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962" w:rsidRDefault="007D2962" w:rsidP="00F83189"/>
    <w:p w:rsidR="007D2962" w:rsidRDefault="007D2962" w:rsidP="00F83189">
      <w:pPr>
        <w:rPr>
          <w:sz w:val="20"/>
          <w:szCs w:val="20"/>
        </w:rPr>
      </w:pPr>
    </w:p>
    <w:p w:rsidR="007D2962" w:rsidRDefault="007D2962" w:rsidP="00F83189">
      <w:pPr>
        <w:rPr>
          <w:sz w:val="20"/>
          <w:szCs w:val="20"/>
        </w:rPr>
      </w:pPr>
    </w:p>
    <w:p w:rsidR="007D2962" w:rsidRDefault="007D2962" w:rsidP="00F83189">
      <w:pPr>
        <w:rPr>
          <w:sz w:val="20"/>
          <w:szCs w:val="20"/>
        </w:rPr>
      </w:pPr>
    </w:p>
    <w:p w:rsidR="007D2962" w:rsidRDefault="007D2962" w:rsidP="00F83189">
      <w:pPr>
        <w:rPr>
          <w:sz w:val="20"/>
          <w:szCs w:val="20"/>
        </w:rPr>
      </w:pPr>
    </w:p>
    <w:p w:rsidR="007D2962" w:rsidRDefault="007D2962" w:rsidP="00F83189">
      <w:pPr>
        <w:rPr>
          <w:sz w:val="20"/>
          <w:szCs w:val="20"/>
        </w:rPr>
      </w:pPr>
    </w:p>
    <w:p w:rsidR="007D2962" w:rsidRDefault="007D2962">
      <w:pPr>
        <w:spacing w:line="200" w:lineRule="exact"/>
        <w:rPr>
          <w:sz w:val="20"/>
          <w:szCs w:val="20"/>
        </w:rPr>
      </w:pPr>
    </w:p>
    <w:p w:rsidR="007D2962" w:rsidRPr="005A7227" w:rsidRDefault="007D2962" w:rsidP="004E048B">
      <w:pPr>
        <w:pStyle w:val="Tittel"/>
        <w:pBdr>
          <w:bottom w:val="single" w:sz="8" w:space="0" w:color="4F81BD" w:themeColor="accent1"/>
        </w:pBdr>
        <w:jc w:val="center"/>
      </w:pPr>
    </w:p>
    <w:p w:rsidR="007D2962" w:rsidRPr="005A7227" w:rsidRDefault="007D2962" w:rsidP="004E048B">
      <w:pPr>
        <w:pStyle w:val="Tittel"/>
        <w:pBdr>
          <w:bottom w:val="single" w:sz="8" w:space="0" w:color="4F81BD" w:themeColor="accent1"/>
        </w:pBdr>
        <w:jc w:val="center"/>
      </w:pPr>
    </w:p>
    <w:p w:rsidR="007D2962" w:rsidRPr="005A7227" w:rsidRDefault="005645D7" w:rsidP="004E048B">
      <w:pPr>
        <w:pStyle w:val="Tittel"/>
        <w:pBdr>
          <w:bottom w:val="single" w:sz="8" w:space="0" w:color="4F81BD" w:themeColor="accent1"/>
        </w:pBdr>
        <w:jc w:val="center"/>
      </w:pPr>
      <w:r>
        <w:t>46XXXXXXXX</w:t>
      </w:r>
      <w:r w:rsidR="001E4391">
        <w:t xml:space="preserve"> -</w:t>
      </w:r>
      <w:r w:rsidR="00EC0BBA">
        <w:t xml:space="preserve"> </w:t>
      </w:r>
      <w:r w:rsidR="00704F33">
        <w:t>Messe- og tjenesteuniformer m.m.</w:t>
      </w:r>
    </w:p>
    <w:p w:rsidR="004E048B" w:rsidRDefault="004E048B" w:rsidP="004E048B">
      <w:pPr>
        <w:pStyle w:val="Tittel"/>
        <w:pBdr>
          <w:bottom w:val="single" w:sz="8" w:space="0" w:color="4F81BD" w:themeColor="accent1"/>
        </w:pBdr>
        <w:jc w:val="center"/>
      </w:pPr>
    </w:p>
    <w:p w:rsidR="007D2962" w:rsidRDefault="00134311" w:rsidP="004E048B">
      <w:pPr>
        <w:pStyle w:val="Tittel"/>
        <w:pBdr>
          <w:bottom w:val="single" w:sz="8" w:space="0" w:color="4F81BD" w:themeColor="accent1"/>
        </w:pBdr>
        <w:jc w:val="center"/>
      </w:pPr>
      <w:r>
        <w:t>Vedlegg F</w:t>
      </w:r>
      <w:r w:rsidR="004E048B">
        <w:br/>
      </w:r>
      <w:r w:rsidR="002827B5">
        <w:t>Administrative bestemmelser</w:t>
      </w:r>
    </w:p>
    <w:p w:rsidR="004E048B" w:rsidRPr="004E048B" w:rsidRDefault="004E048B" w:rsidP="004E048B"/>
    <w:p w:rsidR="004E048B" w:rsidRPr="004E048B" w:rsidRDefault="004E048B" w:rsidP="004E048B"/>
    <w:p w:rsidR="007D2962" w:rsidRPr="001D4296" w:rsidRDefault="007D2962">
      <w:pPr>
        <w:jc w:val="center"/>
        <w:sectPr w:rsidR="007D2962" w:rsidRPr="001D4296" w:rsidSect="001343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2160" w:right="1300" w:bottom="280" w:left="1300" w:header="709" w:footer="708" w:gutter="0"/>
          <w:pgNumType w:start="1"/>
          <w:cols w:space="708"/>
          <w:titlePg/>
          <w:docGrid w:linePitch="299"/>
        </w:sectPr>
      </w:pPr>
    </w:p>
    <w:p w:rsidR="007D2962" w:rsidRDefault="00B63332" w:rsidP="00067E6B">
      <w:pPr>
        <w:pStyle w:val="Overskrift1"/>
      </w:pPr>
      <w:r>
        <w:lastRenderedPageBreak/>
        <w:t>Leverandørens personell</w:t>
      </w:r>
    </w:p>
    <w:p w:rsidR="009456E7" w:rsidRDefault="00C86AFD" w:rsidP="00125876">
      <w:pPr>
        <w:pStyle w:val="Overskrift2"/>
      </w:pPr>
      <w:r>
        <w:t>Bemyndigede</w:t>
      </w:r>
      <w:r w:rsidR="009456E7">
        <w:t xml:space="preserve"> </w:t>
      </w:r>
      <w:r>
        <w:t>kontaktpersoner</w:t>
      </w:r>
    </w:p>
    <w:p w:rsidR="005F7CE9" w:rsidRDefault="002827B5" w:rsidP="00125876">
      <w:r w:rsidRPr="002827B5">
        <w:t>Partene skal gjensidig orientere hverandre skrift</w:t>
      </w:r>
      <w:r>
        <w:t>lig om endring av kontaktperson</w:t>
      </w:r>
      <w:r w:rsidR="00125876">
        <w:t>.</w:t>
      </w:r>
    </w:p>
    <w:p w:rsidR="00704F33" w:rsidRDefault="00704F33" w:rsidP="00125876"/>
    <w:p w:rsidR="00C86AFD" w:rsidRDefault="00C86AFD" w:rsidP="00125876">
      <w:r>
        <w:t xml:space="preserve">Partene har følgende bemyndigede kontaktpersoner: </w:t>
      </w:r>
    </w:p>
    <w:p w:rsidR="00C86AFD" w:rsidRDefault="00C86AFD" w:rsidP="00125876"/>
    <w:p w:rsidR="00C86AFD" w:rsidRDefault="00C86AFD" w:rsidP="00125876">
      <w:r>
        <w:t xml:space="preserve">For Oppdragsgiver: </w:t>
      </w:r>
    </w:p>
    <w:p w:rsidR="00C86AFD" w:rsidRDefault="00C86AFD" w:rsidP="00125876"/>
    <w:tbl>
      <w:tblPr>
        <w:tblStyle w:val="Tabellrutenett"/>
        <w:tblW w:w="0" w:type="auto"/>
        <w:tblInd w:w="675" w:type="dxa"/>
        <w:tblLook w:val="04A0" w:firstRow="1" w:lastRow="0" w:firstColumn="1" w:lastColumn="0" w:noHBand="0" w:noVBand="1"/>
      </w:tblPr>
      <w:tblGrid>
        <w:gridCol w:w="1530"/>
        <w:gridCol w:w="4849"/>
      </w:tblGrid>
      <w:tr w:rsidR="00C86AFD" w:rsidTr="00281337">
        <w:tc>
          <w:tcPr>
            <w:tcW w:w="1530" w:type="dxa"/>
          </w:tcPr>
          <w:p w:rsidR="00C86AFD" w:rsidRDefault="00C86AFD" w:rsidP="00281337">
            <w:r>
              <w:t xml:space="preserve">Navn: </w:t>
            </w:r>
          </w:p>
        </w:tc>
        <w:tc>
          <w:tcPr>
            <w:tcW w:w="4849" w:type="dxa"/>
          </w:tcPr>
          <w:p w:rsidR="00C86AFD" w:rsidRDefault="00C86AFD" w:rsidP="00281337"/>
        </w:tc>
      </w:tr>
      <w:tr w:rsidR="00C86AFD" w:rsidTr="00281337">
        <w:tc>
          <w:tcPr>
            <w:tcW w:w="1530" w:type="dxa"/>
          </w:tcPr>
          <w:p w:rsidR="00C86AFD" w:rsidRDefault="00C86AFD" w:rsidP="00281337">
            <w:r>
              <w:t xml:space="preserve">Stilling/tittel: </w:t>
            </w:r>
          </w:p>
        </w:tc>
        <w:tc>
          <w:tcPr>
            <w:tcW w:w="4849" w:type="dxa"/>
          </w:tcPr>
          <w:p w:rsidR="00C86AFD" w:rsidRDefault="00C86AFD" w:rsidP="00281337">
            <w:r>
              <w:t>Avtaleforvalter</w:t>
            </w:r>
          </w:p>
        </w:tc>
      </w:tr>
      <w:tr w:rsidR="00C86AFD" w:rsidTr="00281337">
        <w:tc>
          <w:tcPr>
            <w:tcW w:w="1530" w:type="dxa"/>
          </w:tcPr>
          <w:p w:rsidR="00C86AFD" w:rsidRDefault="00C86AFD" w:rsidP="00281337">
            <w:r>
              <w:t xml:space="preserve">Telefon: </w:t>
            </w:r>
          </w:p>
        </w:tc>
        <w:tc>
          <w:tcPr>
            <w:tcW w:w="4849" w:type="dxa"/>
          </w:tcPr>
          <w:p w:rsidR="00C86AFD" w:rsidRDefault="00C86AFD" w:rsidP="00281337"/>
        </w:tc>
      </w:tr>
      <w:tr w:rsidR="00C86AFD" w:rsidTr="00281337">
        <w:tc>
          <w:tcPr>
            <w:tcW w:w="1530" w:type="dxa"/>
          </w:tcPr>
          <w:p w:rsidR="00C86AFD" w:rsidRDefault="00C86AFD" w:rsidP="00281337">
            <w:r>
              <w:t xml:space="preserve">E-post: </w:t>
            </w:r>
          </w:p>
        </w:tc>
        <w:tc>
          <w:tcPr>
            <w:tcW w:w="4849" w:type="dxa"/>
          </w:tcPr>
          <w:p w:rsidR="00C86AFD" w:rsidRDefault="00C86AFD" w:rsidP="00281337"/>
        </w:tc>
      </w:tr>
    </w:tbl>
    <w:p w:rsidR="00C86AFD" w:rsidRDefault="00C86AFD" w:rsidP="00125876"/>
    <w:p w:rsidR="00C86AFD" w:rsidRDefault="00C86AFD" w:rsidP="00125876">
      <w:r>
        <w:t xml:space="preserve">For Leverandør: </w:t>
      </w:r>
    </w:p>
    <w:p w:rsidR="00C86AFD" w:rsidRDefault="00C86AFD" w:rsidP="00125876"/>
    <w:tbl>
      <w:tblPr>
        <w:tblStyle w:val="Tabellrutenett"/>
        <w:tblW w:w="0" w:type="auto"/>
        <w:tblInd w:w="675" w:type="dxa"/>
        <w:tblLook w:val="04A0" w:firstRow="1" w:lastRow="0" w:firstColumn="1" w:lastColumn="0" w:noHBand="0" w:noVBand="1"/>
      </w:tblPr>
      <w:tblGrid>
        <w:gridCol w:w="1530"/>
        <w:gridCol w:w="4849"/>
      </w:tblGrid>
      <w:tr w:rsidR="00C86AFD" w:rsidTr="00281337">
        <w:tc>
          <w:tcPr>
            <w:tcW w:w="1530" w:type="dxa"/>
          </w:tcPr>
          <w:p w:rsidR="00C86AFD" w:rsidRDefault="00C86AFD" w:rsidP="00281337">
            <w:r>
              <w:t xml:space="preserve">Navn: </w:t>
            </w:r>
          </w:p>
        </w:tc>
        <w:tc>
          <w:tcPr>
            <w:tcW w:w="4849" w:type="dxa"/>
          </w:tcPr>
          <w:p w:rsidR="00C86AFD" w:rsidRDefault="00C86AFD" w:rsidP="00281337"/>
        </w:tc>
      </w:tr>
      <w:tr w:rsidR="00C86AFD" w:rsidTr="00281337">
        <w:tc>
          <w:tcPr>
            <w:tcW w:w="1530" w:type="dxa"/>
          </w:tcPr>
          <w:p w:rsidR="00C86AFD" w:rsidRDefault="00C86AFD" w:rsidP="00281337">
            <w:r>
              <w:t xml:space="preserve">Stilling/tittel: </w:t>
            </w:r>
          </w:p>
        </w:tc>
        <w:tc>
          <w:tcPr>
            <w:tcW w:w="4849" w:type="dxa"/>
          </w:tcPr>
          <w:p w:rsidR="00C86AFD" w:rsidRDefault="00C86AFD" w:rsidP="00281337">
            <w:r>
              <w:t>Avtaleforvalter</w:t>
            </w:r>
          </w:p>
        </w:tc>
      </w:tr>
      <w:tr w:rsidR="00C86AFD" w:rsidTr="00281337">
        <w:tc>
          <w:tcPr>
            <w:tcW w:w="1530" w:type="dxa"/>
          </w:tcPr>
          <w:p w:rsidR="00C86AFD" w:rsidRDefault="00C86AFD" w:rsidP="00281337">
            <w:r>
              <w:t xml:space="preserve">Telefon: </w:t>
            </w:r>
          </w:p>
        </w:tc>
        <w:tc>
          <w:tcPr>
            <w:tcW w:w="4849" w:type="dxa"/>
          </w:tcPr>
          <w:p w:rsidR="00C86AFD" w:rsidRDefault="00C86AFD" w:rsidP="00281337"/>
        </w:tc>
      </w:tr>
      <w:tr w:rsidR="00C86AFD" w:rsidTr="00281337">
        <w:tc>
          <w:tcPr>
            <w:tcW w:w="1530" w:type="dxa"/>
          </w:tcPr>
          <w:p w:rsidR="00C86AFD" w:rsidRDefault="00C86AFD" w:rsidP="00281337">
            <w:r>
              <w:t xml:space="preserve">E-post: </w:t>
            </w:r>
          </w:p>
        </w:tc>
        <w:tc>
          <w:tcPr>
            <w:tcW w:w="4849" w:type="dxa"/>
          </w:tcPr>
          <w:p w:rsidR="00C86AFD" w:rsidRDefault="00C86AFD" w:rsidP="00281337"/>
        </w:tc>
      </w:tr>
    </w:tbl>
    <w:p w:rsidR="00B63332" w:rsidRDefault="00B63332" w:rsidP="00125876"/>
    <w:p w:rsidR="009456E7" w:rsidRDefault="009456E7" w:rsidP="009456E7">
      <w:pPr>
        <w:pStyle w:val="Overskrift2"/>
      </w:pPr>
      <w:r>
        <w:t xml:space="preserve">Krav til Leverandørens </w:t>
      </w:r>
      <w:r w:rsidR="0072733F">
        <w:t xml:space="preserve">ressurser og </w:t>
      </w:r>
      <w:r w:rsidR="00352F03">
        <w:t xml:space="preserve">tekniske </w:t>
      </w:r>
      <w:r w:rsidR="0072733F">
        <w:t>kompetanse</w:t>
      </w:r>
    </w:p>
    <w:p w:rsidR="0072733F" w:rsidRDefault="0072733F" w:rsidP="009456E7">
      <w:r>
        <w:t xml:space="preserve">Personell som Oppdragsgiver på saklig grunnlag ikke ønsker å benytte eller ønsker å skifte ut, skal snarest mulig erstattes med annet personell med minst tilsvarende kompetanse. </w:t>
      </w:r>
    </w:p>
    <w:p w:rsidR="00352F03" w:rsidRDefault="00352F03" w:rsidP="00561083"/>
    <w:p w:rsidR="00A26454" w:rsidRDefault="00A26454" w:rsidP="00561083">
      <w:r>
        <w:t xml:space="preserve">Leverandøren skal tilby personell med relevant fagkompetanse innenfor de oppgitte ressurskategorier. </w:t>
      </w:r>
    </w:p>
    <w:p w:rsidR="00A26454" w:rsidRDefault="00A26454" w:rsidP="00561083"/>
    <w:p w:rsidR="00A26454" w:rsidRPr="00A26454" w:rsidRDefault="00A26454" w:rsidP="00561083">
      <w:pPr>
        <w:rPr>
          <w:i/>
        </w:rPr>
      </w:pPr>
      <w:r>
        <w:rPr>
          <w:i/>
        </w:rPr>
        <w:t xml:space="preserve">Leverandøren skal levere dokumentasjon på tilbudt personell i form av CV. </w:t>
      </w:r>
      <w:r w:rsidR="00395447">
        <w:rPr>
          <w:i/>
        </w:rPr>
        <w:t xml:space="preserve">Leverandøren kan besette flere ressurskategorier med én person dersom vedkommende har relevant fagkompetanse innenfor de aktuelle ressurskategoriene. </w:t>
      </w:r>
    </w:p>
    <w:p w:rsidR="00395447" w:rsidRDefault="00395447" w:rsidP="00352F03"/>
    <w:p w:rsidR="00395447" w:rsidRDefault="00395447" w:rsidP="00352F03"/>
    <w:p w:rsidR="00A26454" w:rsidRDefault="00A26454" w:rsidP="00352F03"/>
    <w:tbl>
      <w:tblPr>
        <w:tblStyle w:val="Tabellrutenett"/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5386"/>
      </w:tblGrid>
      <w:tr w:rsidR="00A26454" w:rsidTr="00395447">
        <w:tc>
          <w:tcPr>
            <w:tcW w:w="2694" w:type="dxa"/>
            <w:shd w:val="clear" w:color="auto" w:fill="BFBFBF" w:themeFill="background1" w:themeFillShade="BF"/>
          </w:tcPr>
          <w:p w:rsidR="00A26454" w:rsidRDefault="00A26454" w:rsidP="00A26454">
            <w:r>
              <w:t xml:space="preserve">Ressurskategori: </w:t>
            </w:r>
          </w:p>
        </w:tc>
        <w:tc>
          <w:tcPr>
            <w:tcW w:w="5386" w:type="dxa"/>
            <w:shd w:val="clear" w:color="auto" w:fill="BFBFBF" w:themeFill="background1" w:themeFillShade="BF"/>
          </w:tcPr>
          <w:p w:rsidR="00A26454" w:rsidRDefault="00395447" w:rsidP="00A26454">
            <w:r>
              <w:t>Mønsterkonstruktør</w:t>
            </w:r>
          </w:p>
        </w:tc>
      </w:tr>
      <w:tr w:rsidR="00A26454" w:rsidTr="00A26454">
        <w:tc>
          <w:tcPr>
            <w:tcW w:w="2694" w:type="dxa"/>
          </w:tcPr>
          <w:p w:rsidR="00A26454" w:rsidRDefault="00A26454" w:rsidP="00A26454">
            <w:r>
              <w:t xml:space="preserve">Stilling/tittel: </w:t>
            </w:r>
          </w:p>
        </w:tc>
        <w:tc>
          <w:tcPr>
            <w:tcW w:w="5386" w:type="dxa"/>
          </w:tcPr>
          <w:p w:rsidR="00A26454" w:rsidRDefault="00A26454" w:rsidP="00A26454"/>
        </w:tc>
      </w:tr>
      <w:tr w:rsidR="00A26454" w:rsidTr="00A26454">
        <w:tc>
          <w:tcPr>
            <w:tcW w:w="2694" w:type="dxa"/>
          </w:tcPr>
          <w:p w:rsidR="00A26454" w:rsidRDefault="00A26454" w:rsidP="00A26454">
            <w:r>
              <w:t xml:space="preserve">Telefon: </w:t>
            </w:r>
          </w:p>
        </w:tc>
        <w:tc>
          <w:tcPr>
            <w:tcW w:w="5386" w:type="dxa"/>
          </w:tcPr>
          <w:p w:rsidR="00A26454" w:rsidRDefault="00A26454" w:rsidP="00A26454"/>
        </w:tc>
      </w:tr>
      <w:tr w:rsidR="00A26454" w:rsidTr="00A26454">
        <w:tc>
          <w:tcPr>
            <w:tcW w:w="2694" w:type="dxa"/>
          </w:tcPr>
          <w:p w:rsidR="00A26454" w:rsidRDefault="00A26454" w:rsidP="00A26454">
            <w:r>
              <w:t xml:space="preserve">Henvisning til navn på CV-dokument </w:t>
            </w:r>
          </w:p>
        </w:tc>
        <w:tc>
          <w:tcPr>
            <w:tcW w:w="5386" w:type="dxa"/>
          </w:tcPr>
          <w:p w:rsidR="00A26454" w:rsidRDefault="00A26454" w:rsidP="00A26454"/>
        </w:tc>
      </w:tr>
    </w:tbl>
    <w:p w:rsidR="00A26454" w:rsidRDefault="00A26454" w:rsidP="00352F03"/>
    <w:p w:rsidR="00395447" w:rsidRDefault="00395447" w:rsidP="00352F03"/>
    <w:tbl>
      <w:tblPr>
        <w:tblStyle w:val="Tabellrutenett"/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5386"/>
      </w:tblGrid>
      <w:tr w:rsidR="00395447" w:rsidTr="00507352">
        <w:tc>
          <w:tcPr>
            <w:tcW w:w="2694" w:type="dxa"/>
            <w:shd w:val="clear" w:color="auto" w:fill="BFBFBF" w:themeFill="background1" w:themeFillShade="BF"/>
          </w:tcPr>
          <w:p w:rsidR="00395447" w:rsidRDefault="00395447" w:rsidP="00507352">
            <w:r>
              <w:lastRenderedPageBreak/>
              <w:t xml:space="preserve">Ressurskategori: </w:t>
            </w:r>
          </w:p>
        </w:tc>
        <w:tc>
          <w:tcPr>
            <w:tcW w:w="5386" w:type="dxa"/>
            <w:shd w:val="clear" w:color="auto" w:fill="BFBFBF" w:themeFill="background1" w:themeFillShade="BF"/>
          </w:tcPr>
          <w:p w:rsidR="00395447" w:rsidRDefault="00395447" w:rsidP="00507352">
            <w:r>
              <w:t>Designer</w:t>
            </w:r>
          </w:p>
        </w:tc>
      </w:tr>
      <w:tr w:rsidR="00395447" w:rsidTr="00507352">
        <w:tc>
          <w:tcPr>
            <w:tcW w:w="2694" w:type="dxa"/>
          </w:tcPr>
          <w:p w:rsidR="00395447" w:rsidRDefault="00395447" w:rsidP="00507352">
            <w:r>
              <w:t xml:space="preserve">Stilling/tittel: </w:t>
            </w:r>
          </w:p>
        </w:tc>
        <w:tc>
          <w:tcPr>
            <w:tcW w:w="5386" w:type="dxa"/>
          </w:tcPr>
          <w:p w:rsidR="00395447" w:rsidRDefault="00395447" w:rsidP="00507352"/>
        </w:tc>
      </w:tr>
      <w:tr w:rsidR="00395447" w:rsidTr="00507352">
        <w:tc>
          <w:tcPr>
            <w:tcW w:w="2694" w:type="dxa"/>
          </w:tcPr>
          <w:p w:rsidR="00395447" w:rsidRDefault="00395447" w:rsidP="00507352">
            <w:r>
              <w:t xml:space="preserve">Telefon: </w:t>
            </w:r>
          </w:p>
        </w:tc>
        <w:tc>
          <w:tcPr>
            <w:tcW w:w="5386" w:type="dxa"/>
          </w:tcPr>
          <w:p w:rsidR="00395447" w:rsidRDefault="00395447" w:rsidP="00507352"/>
        </w:tc>
      </w:tr>
      <w:tr w:rsidR="00395447" w:rsidTr="00507352">
        <w:tc>
          <w:tcPr>
            <w:tcW w:w="2694" w:type="dxa"/>
          </w:tcPr>
          <w:p w:rsidR="00395447" w:rsidRDefault="00395447" w:rsidP="00507352">
            <w:r>
              <w:t xml:space="preserve">Henvisning til navn på CV-dokument </w:t>
            </w:r>
          </w:p>
        </w:tc>
        <w:tc>
          <w:tcPr>
            <w:tcW w:w="5386" w:type="dxa"/>
          </w:tcPr>
          <w:p w:rsidR="00395447" w:rsidRDefault="00395447" w:rsidP="00507352"/>
        </w:tc>
      </w:tr>
    </w:tbl>
    <w:p w:rsidR="00395447" w:rsidRDefault="00395447" w:rsidP="00352F03"/>
    <w:tbl>
      <w:tblPr>
        <w:tblStyle w:val="Tabellrutenett"/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5386"/>
      </w:tblGrid>
      <w:tr w:rsidR="00395447" w:rsidTr="00507352">
        <w:tc>
          <w:tcPr>
            <w:tcW w:w="2694" w:type="dxa"/>
            <w:shd w:val="clear" w:color="auto" w:fill="BFBFBF" w:themeFill="background1" w:themeFillShade="BF"/>
          </w:tcPr>
          <w:p w:rsidR="00395447" w:rsidRDefault="00395447" w:rsidP="00507352">
            <w:r>
              <w:t xml:space="preserve">Ressurskategori: </w:t>
            </w:r>
          </w:p>
        </w:tc>
        <w:tc>
          <w:tcPr>
            <w:tcW w:w="5386" w:type="dxa"/>
            <w:shd w:val="clear" w:color="auto" w:fill="BFBFBF" w:themeFill="background1" w:themeFillShade="BF"/>
          </w:tcPr>
          <w:p w:rsidR="00395447" w:rsidRDefault="00395447" w:rsidP="00507352">
            <w:proofErr w:type="spellStart"/>
            <w:r>
              <w:t>Sømtekniker</w:t>
            </w:r>
            <w:proofErr w:type="spellEnd"/>
          </w:p>
        </w:tc>
      </w:tr>
      <w:tr w:rsidR="00395447" w:rsidTr="00507352">
        <w:tc>
          <w:tcPr>
            <w:tcW w:w="2694" w:type="dxa"/>
          </w:tcPr>
          <w:p w:rsidR="00395447" w:rsidRDefault="00395447" w:rsidP="00507352">
            <w:r>
              <w:t xml:space="preserve">Stilling/tittel: </w:t>
            </w:r>
          </w:p>
        </w:tc>
        <w:tc>
          <w:tcPr>
            <w:tcW w:w="5386" w:type="dxa"/>
          </w:tcPr>
          <w:p w:rsidR="00395447" w:rsidRDefault="00395447" w:rsidP="00507352"/>
        </w:tc>
      </w:tr>
      <w:tr w:rsidR="00395447" w:rsidTr="00507352">
        <w:tc>
          <w:tcPr>
            <w:tcW w:w="2694" w:type="dxa"/>
          </w:tcPr>
          <w:p w:rsidR="00395447" w:rsidRDefault="00395447" w:rsidP="00507352">
            <w:r>
              <w:t xml:space="preserve">Telefon: </w:t>
            </w:r>
          </w:p>
        </w:tc>
        <w:tc>
          <w:tcPr>
            <w:tcW w:w="5386" w:type="dxa"/>
          </w:tcPr>
          <w:p w:rsidR="00395447" w:rsidRDefault="00395447" w:rsidP="00507352"/>
        </w:tc>
      </w:tr>
      <w:tr w:rsidR="00395447" w:rsidTr="00507352">
        <w:tc>
          <w:tcPr>
            <w:tcW w:w="2694" w:type="dxa"/>
          </w:tcPr>
          <w:p w:rsidR="00395447" w:rsidRDefault="00395447" w:rsidP="00507352">
            <w:r>
              <w:t xml:space="preserve">Henvisning til navn på CV-dokument </w:t>
            </w:r>
          </w:p>
        </w:tc>
        <w:tc>
          <w:tcPr>
            <w:tcW w:w="5386" w:type="dxa"/>
          </w:tcPr>
          <w:p w:rsidR="00395447" w:rsidRDefault="00395447" w:rsidP="00507352"/>
        </w:tc>
      </w:tr>
    </w:tbl>
    <w:p w:rsidR="00352F03" w:rsidRPr="00352F03" w:rsidRDefault="00352F03" w:rsidP="00352F03"/>
    <w:p w:rsidR="00C86AFD" w:rsidRDefault="00C86AFD" w:rsidP="00C86AFD">
      <w:pPr>
        <w:pStyle w:val="Overskrift2"/>
      </w:pPr>
      <w:r>
        <w:t>Kontakttid og responstid</w:t>
      </w:r>
    </w:p>
    <w:p w:rsidR="00C86AFD" w:rsidRDefault="00C86AFD" w:rsidP="00C86AFD">
      <w:r>
        <w:t xml:space="preserve">Leverandørens bemyndigede kontaktperson og </w:t>
      </w:r>
      <w:r w:rsidR="009106E6">
        <w:t>Leverandørens ressurser for teknisk kompetanse</w:t>
      </w:r>
      <w:r>
        <w:t xml:space="preserve"> skal være tilgjengelig per telefon og e-post mellom kl. 0800 til kl. 1600 CET alle virkedager. </w:t>
      </w:r>
    </w:p>
    <w:p w:rsidR="00C86AFD" w:rsidRDefault="00C86AFD" w:rsidP="00C86AFD"/>
    <w:p w:rsidR="00C86AFD" w:rsidRDefault="00C86AFD" w:rsidP="00C86AFD">
      <w:r>
        <w:t xml:space="preserve">Leverandøren skal besvare henvendelser innen tre virkedager fra mottak. </w:t>
      </w:r>
    </w:p>
    <w:p w:rsidR="00562997" w:rsidRDefault="00562997" w:rsidP="002827B5"/>
    <w:p w:rsidR="00B63332" w:rsidRDefault="002827B5" w:rsidP="00562997">
      <w:pPr>
        <w:pStyle w:val="Overskrift2"/>
      </w:pPr>
      <w:bookmarkStart w:id="1" w:name="_Toc490211655"/>
      <w:r>
        <w:t>Korrespondanse</w:t>
      </w:r>
      <w:bookmarkStart w:id="2" w:name="_Toc490211657"/>
      <w:bookmarkEnd w:id="1"/>
    </w:p>
    <w:p w:rsidR="00562997" w:rsidRPr="00837A07" w:rsidRDefault="00562997" w:rsidP="00562997">
      <w:r>
        <w:t xml:space="preserve">All korrespondanse, inkludert epostkorrespondanse, vedrørende Innkjøpsordre skal merkes med Innkjøpsordrenummer (IO-nummer 45xxxxxxxx) og </w:t>
      </w:r>
      <w:proofErr w:type="spellStart"/>
      <w:r>
        <w:t>kontraktsnummer</w:t>
      </w:r>
      <w:proofErr w:type="spellEnd"/>
      <w:r>
        <w:t xml:space="preserve">.  </w:t>
      </w:r>
    </w:p>
    <w:p w:rsidR="002827B5" w:rsidRDefault="00562997" w:rsidP="002827B5">
      <w:pPr>
        <w:pStyle w:val="Overskrift1"/>
      </w:pPr>
      <w:r>
        <w:t>R</w:t>
      </w:r>
      <w:r w:rsidR="002827B5">
        <w:t>apportering</w:t>
      </w:r>
      <w:bookmarkEnd w:id="2"/>
    </w:p>
    <w:p w:rsidR="00002BA3" w:rsidRDefault="002827B5" w:rsidP="002827B5">
      <w:r w:rsidRPr="000F45F2">
        <w:t xml:space="preserve">Leverandøren skal </w:t>
      </w:r>
      <w:r w:rsidR="00395447">
        <w:t>rapportere statistikk</w:t>
      </w:r>
      <w:r w:rsidR="00507352">
        <w:t xml:space="preserve"> i henhold til pkt. 2.1</w:t>
      </w:r>
      <w:r w:rsidR="00395447">
        <w:t xml:space="preserve"> til Oppdragsgiver to ganger årlig. </w:t>
      </w:r>
      <w:r w:rsidR="00562997">
        <w:t>Statistikken skal oversendes Oppdragsgiver senest 10</w:t>
      </w:r>
      <w:r w:rsidR="00395447">
        <w:t xml:space="preserve"> kalenderdager etter første og tredje kvartal. </w:t>
      </w:r>
    </w:p>
    <w:p w:rsidR="00002BA3" w:rsidRDefault="00002BA3" w:rsidP="002827B5"/>
    <w:p w:rsidR="002827B5" w:rsidRPr="000F45F2" w:rsidRDefault="002827B5" w:rsidP="002827B5">
      <w:r w:rsidRPr="000F45F2">
        <w:t xml:space="preserve">Dersom Oppdragsgiver ønsker hyppigere statistikk, </w:t>
      </w:r>
      <w:r w:rsidR="00526495" w:rsidRPr="000F45F2">
        <w:t>sammenligning med tidligere perioder eller</w:t>
      </w:r>
      <w:r w:rsidRPr="000F45F2">
        <w:t xml:space="preserve"> annen detaljeringsgrad, skal Leverandøren tilby dette vederlagsfritt. </w:t>
      </w:r>
      <w:r w:rsidR="00002BA3">
        <w:t>Frist for å levere statistikk etter dette avsnitt er 15 kalenderdager fra forespørsel eller utløp av aktuelle periode</w:t>
      </w:r>
      <w:r w:rsidR="00915AF0">
        <w:t>, avhengig av hvilken frist som inntreffer senest</w:t>
      </w:r>
      <w:r w:rsidR="00002BA3">
        <w:t>.</w:t>
      </w:r>
      <w:r w:rsidR="00915AF0">
        <w:t xml:space="preserve"> </w:t>
      </w:r>
    </w:p>
    <w:p w:rsidR="002827B5" w:rsidRDefault="002827B5" w:rsidP="002827B5"/>
    <w:p w:rsidR="001F0EB1" w:rsidRPr="00837A07" w:rsidRDefault="001F0EB1" w:rsidP="001F0EB1">
      <w:r w:rsidRPr="00837A07">
        <w:t>Rapportene som genereres av Leverandøren skal være i Excel-format, med mindre annet er avtalt.</w:t>
      </w:r>
    </w:p>
    <w:p w:rsidR="001F0EB1" w:rsidRPr="000F45F2" w:rsidRDefault="001F0EB1" w:rsidP="002827B5"/>
    <w:p w:rsidR="00562997" w:rsidRPr="00562997" w:rsidRDefault="00562997" w:rsidP="00562997">
      <w:pPr>
        <w:pStyle w:val="Overskrift2"/>
        <w:spacing w:after="0" w:line="276" w:lineRule="auto"/>
        <w:ind w:left="576" w:hanging="576"/>
      </w:pPr>
      <w:bookmarkStart w:id="3" w:name="_Toc480376177"/>
      <w:bookmarkStart w:id="4" w:name="_Toc481591114"/>
      <w:r w:rsidRPr="00562997">
        <w:t xml:space="preserve">Statistikk </w:t>
      </w:r>
      <w:bookmarkEnd w:id="3"/>
      <w:bookmarkEnd w:id="4"/>
    </w:p>
    <w:p w:rsidR="00562997" w:rsidRPr="00562997" w:rsidRDefault="00562997" w:rsidP="00B63332">
      <w:pPr>
        <w:spacing w:line="241" w:lineRule="auto"/>
        <w:ind w:right="114"/>
      </w:pPr>
      <w:r w:rsidRPr="00562997">
        <w:t xml:space="preserve">Statistikken fra Leverandøren skal som minimum inneholde: </w:t>
      </w:r>
    </w:p>
    <w:p w:rsidR="00562997" w:rsidRPr="00562997" w:rsidRDefault="00562997" w:rsidP="00562997">
      <w:pPr>
        <w:spacing w:line="241" w:lineRule="auto"/>
        <w:ind w:left="860" w:right="114"/>
        <w:rPr>
          <w:rFonts w:ascii="Myriad Pro" w:hAnsi="Myriad Pro"/>
        </w:rPr>
      </w:pP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t>Antall innkjøpsordre</w:t>
      </w:r>
    </w:p>
    <w:p w:rsidR="00562997" w:rsidRPr="00562997" w:rsidRDefault="00562997" w:rsidP="00562997">
      <w:pPr>
        <w:numPr>
          <w:ilvl w:val="0"/>
          <w:numId w:val="6"/>
        </w:numPr>
        <w:contextualSpacing/>
        <w:rPr>
          <w:rFonts w:cstheme="minorHAnsi"/>
        </w:rPr>
      </w:pPr>
      <w:r w:rsidRPr="00562997">
        <w:rPr>
          <w:rFonts w:cstheme="minorHAnsi"/>
        </w:rPr>
        <w:t>Innkjøpsordrenummer med dato for avrop (dato for ordre mottatt av Leverandør)</w:t>
      </w: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lastRenderedPageBreak/>
        <w:t>Antall produkter levert totalt i henhold til innkjøpsordre</w:t>
      </w: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t>Antall produkter levert totalt, fordelt på størrelse</w:t>
      </w: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t xml:space="preserve">Leveringstid i henhold til vilkår beskrevet i rammeavtalen </w:t>
      </w: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t xml:space="preserve">Leveringssted i henhold til vilkår beskrevet i rammeavtalen </w:t>
      </w: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t>Antall innkjøpsordre levert i henhold til andre vilkår enn de som er beskrevet i rammeavtalen, med forklaring/dokumentasjon</w:t>
      </w: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t xml:space="preserve">Leveringsdato til Forsvaret </w:t>
      </w: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t xml:space="preserve">Leveringsadresse for de enkelte innkjøpsordrene </w:t>
      </w:r>
    </w:p>
    <w:p w:rsidR="00562997" w:rsidRPr="00562997" w:rsidRDefault="00562997" w:rsidP="00562997">
      <w:pPr>
        <w:numPr>
          <w:ilvl w:val="0"/>
          <w:numId w:val="6"/>
        </w:numPr>
        <w:spacing w:line="241" w:lineRule="auto"/>
        <w:ind w:right="114"/>
        <w:contextualSpacing/>
        <w:rPr>
          <w:rFonts w:cstheme="minorHAnsi"/>
        </w:rPr>
      </w:pPr>
      <w:r w:rsidRPr="00562997">
        <w:rPr>
          <w:rFonts w:cstheme="minorHAnsi"/>
        </w:rPr>
        <w:t>Kjøpsstatistik</w:t>
      </w:r>
      <w:r w:rsidR="00123CBC">
        <w:rPr>
          <w:rFonts w:cstheme="minorHAnsi"/>
        </w:rPr>
        <w:t>k som, på varelinjenivå/produkt</w:t>
      </w:r>
      <w:r w:rsidRPr="00562997">
        <w:rPr>
          <w:rFonts w:cstheme="minorHAnsi"/>
        </w:rPr>
        <w:t>nivå, viser hvor mye Oppdragsgiver har kjøpt for innenfor en forhåndsbestemt periode</w:t>
      </w:r>
    </w:p>
    <w:p w:rsidR="00562997" w:rsidRPr="00562997" w:rsidRDefault="00562997" w:rsidP="00562997">
      <w:pPr>
        <w:spacing w:line="241" w:lineRule="auto"/>
        <w:ind w:left="1580" w:right="114"/>
        <w:contextualSpacing/>
        <w:rPr>
          <w:rFonts w:cstheme="minorHAnsi"/>
        </w:rPr>
      </w:pPr>
    </w:p>
    <w:p w:rsidR="00562997" w:rsidRPr="00395447" w:rsidRDefault="00562997" w:rsidP="00395447">
      <w:pPr>
        <w:keepLines/>
        <w:tabs>
          <w:tab w:val="left" w:pos="720"/>
        </w:tabs>
        <w:spacing w:before="60" w:after="60"/>
        <w:rPr>
          <w:rFonts w:eastAsia="Times New Roman" w:cstheme="minorHAnsi"/>
          <w:lang w:eastAsia="nb-NO"/>
        </w:rPr>
      </w:pPr>
      <w:r w:rsidRPr="00562997">
        <w:rPr>
          <w:rFonts w:eastAsia="Times New Roman" w:cstheme="minorHAnsi"/>
          <w:lang w:eastAsia="nb-NO"/>
        </w:rPr>
        <w:t>Listen er ikke uttømmende. Leverandøren skal levere statistikk i henhold til behovet til alle brukerne av avtalen til enhver tid. Rapportene som genereres av leverandøren skal presenteres i tabell-format i Excel eller andre</w:t>
      </w:r>
      <w:r w:rsidR="00395447">
        <w:rPr>
          <w:rFonts w:eastAsia="Times New Roman" w:cstheme="minorHAnsi"/>
          <w:lang w:eastAsia="nb-NO"/>
        </w:rPr>
        <w:t xml:space="preserve"> formater dersom dette kreves. </w:t>
      </w:r>
      <w:r w:rsidR="001F0EB1">
        <w:rPr>
          <w:rFonts w:eastAsiaTheme="majorEastAsia" w:cstheme="majorBidi"/>
          <w:b/>
          <w:bCs/>
          <w:color w:val="4F81BD" w:themeColor="accent1"/>
          <w:sz w:val="24"/>
        </w:rPr>
        <w:t xml:space="preserve"> </w:t>
      </w:r>
    </w:p>
    <w:p w:rsidR="002827B5" w:rsidRDefault="002827B5" w:rsidP="002827B5">
      <w:pPr>
        <w:pStyle w:val="Overskrift1"/>
      </w:pPr>
      <w:bookmarkStart w:id="5" w:name="_Toc490211658"/>
      <w:r>
        <w:t>Samhandling og møter</w:t>
      </w:r>
      <w:bookmarkEnd w:id="5"/>
    </w:p>
    <w:p w:rsidR="002827B5" w:rsidRDefault="00915AF0" w:rsidP="002827B5">
      <w:r>
        <w:t xml:space="preserve">Det skal </w:t>
      </w:r>
      <w:r w:rsidR="002827B5">
        <w:t xml:space="preserve">avholdes jevnlige statusmøter med fast agenda. Statusmøter skal som et minimum avholdes </w:t>
      </w:r>
      <w:r w:rsidR="001F0EB1">
        <w:t>hvert halvår.</w:t>
      </w:r>
      <w:r w:rsidR="002827B5">
        <w:t xml:space="preserve"> Møter skal avholdes i Oppdragsgivers lokaler med mindre noe annet er avtalt.</w:t>
      </w:r>
    </w:p>
    <w:p w:rsidR="002827B5" w:rsidRDefault="002827B5" w:rsidP="002827B5">
      <w:r>
        <w:t>I statusmøtene skal partene gjennomgå:</w:t>
      </w:r>
    </w:p>
    <w:p w:rsidR="00300968" w:rsidRDefault="00300968" w:rsidP="002827B5"/>
    <w:p w:rsidR="00562997" w:rsidRPr="00837A07" w:rsidRDefault="00562997" w:rsidP="00562997">
      <w:pPr>
        <w:pStyle w:val="Listeavsnitt"/>
        <w:numPr>
          <w:ilvl w:val="0"/>
          <w:numId w:val="4"/>
        </w:numPr>
        <w:rPr>
          <w:rFonts w:cstheme="minorHAnsi"/>
        </w:rPr>
      </w:pPr>
      <w:r w:rsidRPr="00837A07">
        <w:rPr>
          <w:rFonts w:cstheme="minorHAnsi"/>
        </w:rPr>
        <w:t xml:space="preserve">Leverandørstatistikk som beskrevet i kapittel 2 </w:t>
      </w:r>
    </w:p>
    <w:p w:rsidR="00562997" w:rsidRPr="00837A07" w:rsidRDefault="00562997" w:rsidP="00562997">
      <w:pPr>
        <w:pStyle w:val="Listeavsnitt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S</w:t>
      </w:r>
      <w:r w:rsidRPr="00837A07">
        <w:rPr>
          <w:rFonts w:cstheme="minorHAnsi"/>
        </w:rPr>
        <w:t>tatus</w:t>
      </w:r>
      <w:r>
        <w:rPr>
          <w:rFonts w:cstheme="minorHAnsi"/>
        </w:rPr>
        <w:t xml:space="preserve"> på ordrer under levering</w:t>
      </w:r>
    </w:p>
    <w:p w:rsidR="00562997" w:rsidRDefault="00562997" w:rsidP="00562997">
      <w:pPr>
        <w:pStyle w:val="Listeavsnitt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Avvik</w:t>
      </w:r>
    </w:p>
    <w:p w:rsidR="00562997" w:rsidRPr="00837A07" w:rsidRDefault="00562997" w:rsidP="00562997">
      <w:pPr>
        <w:pStyle w:val="Listeavsnitt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Oppfølging av leverandørens samfunnsansvar i leverandørkjeden </w:t>
      </w:r>
    </w:p>
    <w:p w:rsidR="00562997" w:rsidRPr="00837A07" w:rsidRDefault="00562997" w:rsidP="00562997">
      <w:pPr>
        <w:pStyle w:val="Listeavsnitt"/>
        <w:numPr>
          <w:ilvl w:val="0"/>
          <w:numId w:val="4"/>
        </w:numPr>
        <w:rPr>
          <w:rFonts w:cstheme="minorHAnsi"/>
        </w:rPr>
      </w:pPr>
      <w:r w:rsidRPr="00837A07">
        <w:rPr>
          <w:rFonts w:cstheme="minorHAnsi"/>
        </w:rPr>
        <w:t>Ev</w:t>
      </w:r>
      <w:r>
        <w:rPr>
          <w:rFonts w:cstheme="minorHAnsi"/>
        </w:rPr>
        <w:t xml:space="preserve">entuelt </w:t>
      </w:r>
      <w:r w:rsidRPr="00837A07">
        <w:rPr>
          <w:rFonts w:cstheme="minorHAnsi"/>
        </w:rPr>
        <w:t>andre tilbakemeldinger</w:t>
      </w:r>
      <w:r>
        <w:rPr>
          <w:rFonts w:cstheme="minorHAnsi"/>
        </w:rPr>
        <w:t>.</w:t>
      </w:r>
    </w:p>
    <w:p w:rsidR="003B0CD5" w:rsidRDefault="003B0CD5" w:rsidP="00300968"/>
    <w:p w:rsidR="00300968" w:rsidRPr="00897BCF" w:rsidRDefault="00300968" w:rsidP="00300968">
      <w:pPr>
        <w:rPr>
          <w:rFonts w:cstheme="minorHAnsi"/>
        </w:rPr>
      </w:pPr>
      <w:r w:rsidRPr="00897BCF">
        <w:rPr>
          <w:rFonts w:cstheme="minorHAnsi"/>
        </w:rPr>
        <w:t>Minimum 14 dager i forkant av statusmøter, og når som helst ellers på Oppdragsgivers oppfordring, skal Leverandøren levere statistikk som beskrevet i kapittel 2.</w:t>
      </w:r>
    </w:p>
    <w:p w:rsidR="00300968" w:rsidRPr="00897BCF" w:rsidRDefault="00300968" w:rsidP="00300968">
      <w:pPr>
        <w:rPr>
          <w:rFonts w:cstheme="minorHAnsi"/>
        </w:rPr>
      </w:pPr>
    </w:p>
    <w:p w:rsidR="002827B5" w:rsidRDefault="002827B5" w:rsidP="002827B5"/>
    <w:p w:rsidR="002827B5" w:rsidRDefault="00915AF0" w:rsidP="002827B5">
      <w:r>
        <w:t xml:space="preserve">Oppdragsgiver </w:t>
      </w:r>
      <w:r w:rsidR="002827B5">
        <w:t>innkaller</w:t>
      </w:r>
      <w:r>
        <w:t xml:space="preserve"> skriftlig</w:t>
      </w:r>
      <w:r w:rsidR="002827B5">
        <w:t xml:space="preserve"> til møter. </w:t>
      </w:r>
      <w:r>
        <w:t>Leverandøren</w:t>
      </w:r>
      <w:r w:rsidR="007101CE">
        <w:t xml:space="preserve"> kan innkalle dersom </w:t>
      </w:r>
      <w:r>
        <w:t>Oppdragsgiver</w:t>
      </w:r>
      <w:r w:rsidR="002827B5">
        <w:t xml:space="preserve"> ikke innkaller til møter iht. avtalt møtefrekve</w:t>
      </w:r>
      <w:r>
        <w:t xml:space="preserve">ns. </w:t>
      </w:r>
      <w:r w:rsidR="002827B5">
        <w:t xml:space="preserve">Referat skal skrives av </w:t>
      </w:r>
      <w:r>
        <w:t>Oppdragsgiver</w:t>
      </w:r>
      <w:r w:rsidR="002827B5">
        <w:t xml:space="preserve"> og distribueres innen fem virkedager, slik at </w:t>
      </w:r>
      <w:r>
        <w:t>Leverandøren</w:t>
      </w:r>
      <w:r w:rsidR="002827B5">
        <w:t xml:space="preserve"> kan</w:t>
      </w:r>
      <w:r w:rsidR="0057002C">
        <w:t xml:space="preserve"> </w:t>
      </w:r>
      <w:r w:rsidR="002827B5">
        <w:t>komme med eventuelle inns</w:t>
      </w:r>
      <w:r>
        <w:t>pill. Gis ikke innspill innen fem</w:t>
      </w:r>
      <w:r w:rsidR="002827B5">
        <w:t xml:space="preserve"> virkedager etter oversendelse, er møtereferatet </w:t>
      </w:r>
      <w:r w:rsidR="0080228A">
        <w:t xml:space="preserve">med videre arbeidsdeling </w:t>
      </w:r>
      <w:r w:rsidR="002827B5">
        <w:t>å anse som gjeldende.</w:t>
      </w:r>
    </w:p>
    <w:p w:rsidR="00300968" w:rsidRDefault="00300968" w:rsidP="002827B5"/>
    <w:p w:rsidR="00300968" w:rsidRPr="00C745DF" w:rsidRDefault="00300968" w:rsidP="00C745DF">
      <w:pPr>
        <w:spacing w:line="241" w:lineRule="auto"/>
        <w:ind w:right="114"/>
        <w:rPr>
          <w:rFonts w:cstheme="minorHAnsi"/>
        </w:rPr>
      </w:pPr>
      <w:r w:rsidRPr="00300968">
        <w:rPr>
          <w:rFonts w:cstheme="minorHAnsi"/>
        </w:rPr>
        <w:t>Partene skal dekke sine egne kostnader i forbindelse med reisevirksomhet og møter. Hver av partene kan kreve at det gjennomføres oppfølgingsmøter vedrørende bruk og tolking av Rammeavtalen på 14 dagers varsel.</w:t>
      </w:r>
    </w:p>
    <w:p w:rsidR="00426B42" w:rsidRDefault="00426B42" w:rsidP="00426B42">
      <w:pPr>
        <w:pStyle w:val="Overskrift1"/>
      </w:pPr>
      <w:bookmarkStart w:id="6" w:name="_Toc490211660"/>
      <w:r>
        <w:lastRenderedPageBreak/>
        <w:t>Underleverandører</w:t>
      </w:r>
      <w:bookmarkEnd w:id="6"/>
    </w:p>
    <w:p w:rsidR="00426B42" w:rsidRDefault="00426B42" w:rsidP="00426B42">
      <w:pPr>
        <w:pStyle w:val="Overskrift2"/>
      </w:pPr>
      <w:bookmarkStart w:id="7" w:name="_Toc490211661"/>
      <w:r>
        <w:t>Oversikt</w:t>
      </w:r>
      <w:bookmarkEnd w:id="7"/>
    </w:p>
    <w:p w:rsidR="00426B42" w:rsidRPr="008C4309" w:rsidRDefault="00426B42" w:rsidP="00426B42">
      <w:pPr>
        <w:keepNext/>
      </w:pPr>
      <w:r w:rsidRPr="008C4309">
        <w:t>Leverandøren v</w:t>
      </w:r>
      <w:r w:rsidR="00F06F16">
        <w:t>il i gjennomføringen av R</w:t>
      </w:r>
      <w:r w:rsidRPr="008C4309">
        <w:t>ammeavtalen benytte følgende samarbeidspartnere/underleverandører</w:t>
      </w:r>
      <w:r>
        <w:t>:</w:t>
      </w:r>
    </w:p>
    <w:p w:rsidR="00426B42" w:rsidRPr="00895E45" w:rsidRDefault="00426B42" w:rsidP="00426B42">
      <w:pPr>
        <w:keepNext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984"/>
        <w:gridCol w:w="2127"/>
        <w:gridCol w:w="1842"/>
      </w:tblGrid>
      <w:tr w:rsidR="00B63332" w:rsidTr="00B63332">
        <w:trPr>
          <w:trHeight w:val="261"/>
          <w:tblHeader/>
        </w:trPr>
        <w:tc>
          <w:tcPr>
            <w:tcW w:w="3119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63332" w:rsidRPr="008C4309" w:rsidRDefault="00B63332" w:rsidP="00426B42">
            <w:pPr>
              <w:keepNext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Navn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63332" w:rsidRPr="008C4309" w:rsidRDefault="00B63332" w:rsidP="00426B42">
            <w:pPr>
              <w:keepNext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Organisasjonsnr</w:t>
            </w:r>
            <w:proofErr w:type="spellEnd"/>
            <w:r>
              <w:rPr>
                <w:rFonts w:cs="Arial"/>
                <w:b/>
                <w:bCs/>
              </w:rPr>
              <w:t>.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63332" w:rsidRPr="008C4309" w:rsidRDefault="00B63332" w:rsidP="00426B42">
            <w:pPr>
              <w:keepNext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Leveranseområde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63332" w:rsidRDefault="00B63332" w:rsidP="00426B42">
            <w:pPr>
              <w:keepNext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Stat</w:t>
            </w:r>
          </w:p>
        </w:tc>
      </w:tr>
      <w:tr w:rsidR="00B63332" w:rsidTr="00B63332">
        <w:trPr>
          <w:trHeight w:val="251"/>
        </w:trPr>
        <w:tc>
          <w:tcPr>
            <w:tcW w:w="3119" w:type="dxa"/>
            <w:tcBorders>
              <w:top w:val="nil"/>
            </w:tcBorders>
          </w:tcPr>
          <w:p w:rsidR="00B63332" w:rsidRPr="008C4309" w:rsidRDefault="00B63332" w:rsidP="00426B42">
            <w:r>
              <w:t>1</w:t>
            </w:r>
          </w:p>
        </w:tc>
        <w:tc>
          <w:tcPr>
            <w:tcW w:w="1984" w:type="dxa"/>
            <w:tcBorders>
              <w:top w:val="nil"/>
            </w:tcBorders>
          </w:tcPr>
          <w:p w:rsidR="00B63332" w:rsidRPr="008C4309" w:rsidRDefault="00B63332" w:rsidP="00426B42"/>
        </w:tc>
        <w:tc>
          <w:tcPr>
            <w:tcW w:w="2127" w:type="dxa"/>
            <w:tcBorders>
              <w:top w:val="nil"/>
            </w:tcBorders>
          </w:tcPr>
          <w:p w:rsidR="00B63332" w:rsidRPr="008C4309" w:rsidRDefault="00B63332" w:rsidP="00426B42"/>
        </w:tc>
        <w:tc>
          <w:tcPr>
            <w:tcW w:w="1842" w:type="dxa"/>
            <w:tcBorders>
              <w:top w:val="nil"/>
            </w:tcBorders>
          </w:tcPr>
          <w:p w:rsidR="00B63332" w:rsidRPr="008C4309" w:rsidRDefault="00B63332" w:rsidP="00426B42"/>
        </w:tc>
      </w:tr>
      <w:tr w:rsidR="00B63332" w:rsidTr="00B63332">
        <w:trPr>
          <w:trHeight w:val="261"/>
        </w:trPr>
        <w:tc>
          <w:tcPr>
            <w:tcW w:w="3119" w:type="dxa"/>
            <w:tcBorders>
              <w:top w:val="nil"/>
            </w:tcBorders>
          </w:tcPr>
          <w:p w:rsidR="00B63332" w:rsidRPr="008C4309" w:rsidRDefault="00B63332" w:rsidP="00426B42">
            <w:r>
              <w:t>2</w:t>
            </w:r>
          </w:p>
        </w:tc>
        <w:tc>
          <w:tcPr>
            <w:tcW w:w="1984" w:type="dxa"/>
            <w:tcBorders>
              <w:top w:val="nil"/>
            </w:tcBorders>
          </w:tcPr>
          <w:p w:rsidR="00B63332" w:rsidRPr="008C4309" w:rsidRDefault="00B63332" w:rsidP="00426B42"/>
        </w:tc>
        <w:tc>
          <w:tcPr>
            <w:tcW w:w="2127" w:type="dxa"/>
            <w:tcBorders>
              <w:top w:val="nil"/>
            </w:tcBorders>
          </w:tcPr>
          <w:p w:rsidR="00B63332" w:rsidRPr="008C4309" w:rsidRDefault="00B63332" w:rsidP="00426B42"/>
        </w:tc>
        <w:tc>
          <w:tcPr>
            <w:tcW w:w="1842" w:type="dxa"/>
            <w:tcBorders>
              <w:top w:val="nil"/>
            </w:tcBorders>
          </w:tcPr>
          <w:p w:rsidR="00B63332" w:rsidRPr="008C4309" w:rsidRDefault="00B63332" w:rsidP="00426B42"/>
        </w:tc>
      </w:tr>
      <w:tr w:rsidR="00B63332" w:rsidTr="00B63332">
        <w:trPr>
          <w:trHeight w:val="251"/>
        </w:trPr>
        <w:tc>
          <w:tcPr>
            <w:tcW w:w="3119" w:type="dxa"/>
          </w:tcPr>
          <w:p w:rsidR="00B63332" w:rsidRPr="008C4309" w:rsidRDefault="00B63332" w:rsidP="00426B42">
            <w:r>
              <w:t>3</w:t>
            </w:r>
          </w:p>
        </w:tc>
        <w:tc>
          <w:tcPr>
            <w:tcW w:w="1984" w:type="dxa"/>
          </w:tcPr>
          <w:p w:rsidR="00B63332" w:rsidRPr="008C4309" w:rsidRDefault="00B63332" w:rsidP="00426B42"/>
        </w:tc>
        <w:tc>
          <w:tcPr>
            <w:tcW w:w="2127" w:type="dxa"/>
          </w:tcPr>
          <w:p w:rsidR="00B63332" w:rsidRPr="008C4309" w:rsidRDefault="00B63332" w:rsidP="00426B42"/>
        </w:tc>
        <w:tc>
          <w:tcPr>
            <w:tcW w:w="1842" w:type="dxa"/>
          </w:tcPr>
          <w:p w:rsidR="00B63332" w:rsidRPr="008C4309" w:rsidRDefault="00B63332" w:rsidP="00426B42"/>
        </w:tc>
      </w:tr>
      <w:tr w:rsidR="00B63332" w:rsidTr="00B63332">
        <w:trPr>
          <w:trHeight w:val="251"/>
        </w:trPr>
        <w:tc>
          <w:tcPr>
            <w:tcW w:w="3119" w:type="dxa"/>
          </w:tcPr>
          <w:p w:rsidR="00B63332" w:rsidRPr="008C4309" w:rsidRDefault="00B63332" w:rsidP="00426B42">
            <w:r>
              <w:t>4</w:t>
            </w:r>
          </w:p>
        </w:tc>
        <w:tc>
          <w:tcPr>
            <w:tcW w:w="1984" w:type="dxa"/>
          </w:tcPr>
          <w:p w:rsidR="00B63332" w:rsidRPr="008C4309" w:rsidRDefault="00B63332" w:rsidP="00426B42"/>
        </w:tc>
        <w:tc>
          <w:tcPr>
            <w:tcW w:w="2127" w:type="dxa"/>
          </w:tcPr>
          <w:p w:rsidR="00B63332" w:rsidRPr="008C4309" w:rsidRDefault="00B63332" w:rsidP="00426B42"/>
        </w:tc>
        <w:tc>
          <w:tcPr>
            <w:tcW w:w="1842" w:type="dxa"/>
          </w:tcPr>
          <w:p w:rsidR="00B63332" w:rsidRPr="008C4309" w:rsidRDefault="00B63332" w:rsidP="00426B42"/>
        </w:tc>
      </w:tr>
    </w:tbl>
    <w:p w:rsidR="00426B42" w:rsidRDefault="00426B42" w:rsidP="00426B42">
      <w:pPr>
        <w:pStyle w:val="Overskrift2"/>
      </w:pPr>
      <w:bookmarkStart w:id="8" w:name="_Toc490211662"/>
      <w:r>
        <w:t>Navn og kontaktopplysninger</w:t>
      </w:r>
      <w:bookmarkEnd w:id="8"/>
    </w:p>
    <w:p w:rsidR="00426B42" w:rsidRDefault="00426B42" w:rsidP="00426B42">
      <w:pPr>
        <w:keepNext/>
      </w:pPr>
      <w:r>
        <w:t>Navn og kontaktopplysninger til</w:t>
      </w:r>
      <w:r w:rsidRPr="008C4309">
        <w:t xml:space="preserve"> den enkelte samarbeidspartner/underleverandør </w:t>
      </w:r>
      <w:r>
        <w:t>fremgår</w:t>
      </w:r>
      <w:r w:rsidRPr="008C4309">
        <w:t xml:space="preserve"> nedenfor</w:t>
      </w:r>
      <w:r>
        <w:t>.</w:t>
      </w:r>
    </w:p>
    <w:p w:rsidR="00426B42" w:rsidRDefault="00426B42" w:rsidP="00426B42">
      <w:pPr>
        <w:keepNext/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426B42" w:rsidTr="00426B42">
        <w:tc>
          <w:tcPr>
            <w:tcW w:w="1843" w:type="dxa"/>
            <w:shd w:val="clear" w:color="auto" w:fill="D9D9D9" w:themeFill="background1" w:themeFillShade="D9"/>
          </w:tcPr>
          <w:p w:rsidR="00426B42" w:rsidRPr="00426B42" w:rsidRDefault="00426B42" w:rsidP="00426B42">
            <w:pPr>
              <w:keepNext/>
              <w:rPr>
                <w:b/>
              </w:rPr>
            </w:pPr>
            <w:r w:rsidRPr="00426B42">
              <w:rPr>
                <w:b/>
              </w:rPr>
              <w:t>Navn</w:t>
            </w:r>
          </w:p>
        </w:tc>
        <w:tc>
          <w:tcPr>
            <w:tcW w:w="7229" w:type="dxa"/>
          </w:tcPr>
          <w:p w:rsidR="00426B42" w:rsidRDefault="00426B42" w:rsidP="00426B42">
            <w:pPr>
              <w:keepNext/>
            </w:pPr>
          </w:p>
        </w:tc>
      </w:tr>
      <w:tr w:rsidR="00426B42" w:rsidTr="00426B42">
        <w:tc>
          <w:tcPr>
            <w:tcW w:w="1843" w:type="dxa"/>
            <w:shd w:val="clear" w:color="auto" w:fill="D9D9D9" w:themeFill="background1" w:themeFillShade="D9"/>
          </w:tcPr>
          <w:p w:rsidR="00426B42" w:rsidRPr="00426B42" w:rsidRDefault="00426B42" w:rsidP="00426B42">
            <w:pPr>
              <w:keepNext/>
              <w:rPr>
                <w:b/>
              </w:rPr>
            </w:pPr>
            <w:r w:rsidRPr="00426B42">
              <w:rPr>
                <w:b/>
              </w:rPr>
              <w:t>Kontaktperson</w:t>
            </w:r>
          </w:p>
        </w:tc>
        <w:tc>
          <w:tcPr>
            <w:tcW w:w="7229" w:type="dxa"/>
          </w:tcPr>
          <w:p w:rsidR="00426B42" w:rsidRDefault="00426B42" w:rsidP="00426B42">
            <w:pPr>
              <w:keepNext/>
            </w:pPr>
          </w:p>
        </w:tc>
      </w:tr>
      <w:tr w:rsidR="00426B42" w:rsidTr="00426B42">
        <w:tc>
          <w:tcPr>
            <w:tcW w:w="1843" w:type="dxa"/>
            <w:shd w:val="clear" w:color="auto" w:fill="D9D9D9" w:themeFill="background1" w:themeFillShade="D9"/>
          </w:tcPr>
          <w:p w:rsidR="00426B42" w:rsidRPr="00426B42" w:rsidRDefault="00426B42" w:rsidP="00426B42">
            <w:pPr>
              <w:keepNext/>
              <w:rPr>
                <w:b/>
              </w:rPr>
            </w:pPr>
            <w:r w:rsidRPr="00426B42">
              <w:rPr>
                <w:b/>
              </w:rPr>
              <w:t>Telefon</w:t>
            </w:r>
          </w:p>
        </w:tc>
        <w:tc>
          <w:tcPr>
            <w:tcW w:w="7229" w:type="dxa"/>
          </w:tcPr>
          <w:p w:rsidR="00426B42" w:rsidRDefault="00426B42" w:rsidP="00426B42">
            <w:pPr>
              <w:keepNext/>
            </w:pPr>
          </w:p>
        </w:tc>
      </w:tr>
      <w:tr w:rsidR="00426B42" w:rsidTr="00426B42">
        <w:tc>
          <w:tcPr>
            <w:tcW w:w="1843" w:type="dxa"/>
            <w:shd w:val="clear" w:color="auto" w:fill="D9D9D9" w:themeFill="background1" w:themeFillShade="D9"/>
          </w:tcPr>
          <w:p w:rsidR="00426B42" w:rsidRPr="00426B42" w:rsidRDefault="00426B42" w:rsidP="00426B42">
            <w:pPr>
              <w:rPr>
                <w:b/>
              </w:rPr>
            </w:pPr>
            <w:r w:rsidRPr="00426B42">
              <w:rPr>
                <w:b/>
              </w:rPr>
              <w:t>E-post</w:t>
            </w:r>
          </w:p>
        </w:tc>
        <w:tc>
          <w:tcPr>
            <w:tcW w:w="7229" w:type="dxa"/>
          </w:tcPr>
          <w:p w:rsidR="00426B42" w:rsidRDefault="00426B42" w:rsidP="00426B42"/>
        </w:tc>
      </w:tr>
    </w:tbl>
    <w:p w:rsidR="00426B42" w:rsidRDefault="00426B42" w:rsidP="00426B42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426B42" w:rsidTr="009C1C67">
        <w:tc>
          <w:tcPr>
            <w:tcW w:w="1843" w:type="dxa"/>
            <w:shd w:val="clear" w:color="auto" w:fill="D9D9D9" w:themeFill="background1" w:themeFillShade="D9"/>
          </w:tcPr>
          <w:p w:rsidR="00426B42" w:rsidRPr="00426B42" w:rsidRDefault="00426B42" w:rsidP="009C1C67">
            <w:pPr>
              <w:keepNext/>
              <w:rPr>
                <w:b/>
              </w:rPr>
            </w:pPr>
            <w:r w:rsidRPr="00426B42">
              <w:rPr>
                <w:b/>
              </w:rPr>
              <w:t>Navn</w:t>
            </w:r>
          </w:p>
        </w:tc>
        <w:tc>
          <w:tcPr>
            <w:tcW w:w="7229" w:type="dxa"/>
          </w:tcPr>
          <w:p w:rsidR="00426B42" w:rsidRDefault="00426B42" w:rsidP="009C1C67">
            <w:pPr>
              <w:keepNext/>
            </w:pPr>
          </w:p>
        </w:tc>
      </w:tr>
      <w:tr w:rsidR="00426B42" w:rsidTr="009C1C67">
        <w:tc>
          <w:tcPr>
            <w:tcW w:w="1843" w:type="dxa"/>
            <w:shd w:val="clear" w:color="auto" w:fill="D9D9D9" w:themeFill="background1" w:themeFillShade="D9"/>
          </w:tcPr>
          <w:p w:rsidR="00426B42" w:rsidRPr="00426B42" w:rsidRDefault="00426B42" w:rsidP="009C1C67">
            <w:pPr>
              <w:keepNext/>
              <w:rPr>
                <w:b/>
              </w:rPr>
            </w:pPr>
            <w:r w:rsidRPr="00426B42">
              <w:rPr>
                <w:b/>
              </w:rPr>
              <w:t>Kontaktperson</w:t>
            </w:r>
          </w:p>
        </w:tc>
        <w:tc>
          <w:tcPr>
            <w:tcW w:w="7229" w:type="dxa"/>
          </w:tcPr>
          <w:p w:rsidR="00426B42" w:rsidRDefault="00426B42" w:rsidP="009C1C67">
            <w:pPr>
              <w:keepNext/>
            </w:pPr>
          </w:p>
        </w:tc>
      </w:tr>
      <w:tr w:rsidR="00426B42" w:rsidTr="009C1C67">
        <w:tc>
          <w:tcPr>
            <w:tcW w:w="1843" w:type="dxa"/>
            <w:shd w:val="clear" w:color="auto" w:fill="D9D9D9" w:themeFill="background1" w:themeFillShade="D9"/>
          </w:tcPr>
          <w:p w:rsidR="00426B42" w:rsidRPr="00426B42" w:rsidRDefault="00426B42" w:rsidP="009C1C67">
            <w:pPr>
              <w:keepNext/>
              <w:rPr>
                <w:b/>
              </w:rPr>
            </w:pPr>
            <w:r w:rsidRPr="00426B42">
              <w:rPr>
                <w:b/>
              </w:rPr>
              <w:t>Telefon</w:t>
            </w:r>
          </w:p>
        </w:tc>
        <w:tc>
          <w:tcPr>
            <w:tcW w:w="7229" w:type="dxa"/>
          </w:tcPr>
          <w:p w:rsidR="00426B42" w:rsidRDefault="00426B42" w:rsidP="009C1C67">
            <w:pPr>
              <w:keepNext/>
            </w:pPr>
          </w:p>
        </w:tc>
      </w:tr>
      <w:tr w:rsidR="00426B42" w:rsidTr="009C1C67">
        <w:tc>
          <w:tcPr>
            <w:tcW w:w="1843" w:type="dxa"/>
            <w:shd w:val="clear" w:color="auto" w:fill="D9D9D9" w:themeFill="background1" w:themeFillShade="D9"/>
          </w:tcPr>
          <w:p w:rsidR="00426B42" w:rsidRPr="00426B42" w:rsidRDefault="00426B42" w:rsidP="009C1C67">
            <w:pPr>
              <w:rPr>
                <w:b/>
              </w:rPr>
            </w:pPr>
            <w:r w:rsidRPr="00426B42">
              <w:rPr>
                <w:b/>
              </w:rPr>
              <w:t>E-post</w:t>
            </w:r>
          </w:p>
        </w:tc>
        <w:tc>
          <w:tcPr>
            <w:tcW w:w="7229" w:type="dxa"/>
          </w:tcPr>
          <w:p w:rsidR="00426B42" w:rsidRDefault="00426B42" w:rsidP="009C1C67"/>
        </w:tc>
      </w:tr>
    </w:tbl>
    <w:p w:rsidR="00426B42" w:rsidRDefault="00426B42" w:rsidP="00426B42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300968" w:rsidTr="007654B0">
        <w:tc>
          <w:tcPr>
            <w:tcW w:w="1843" w:type="dxa"/>
            <w:shd w:val="clear" w:color="auto" w:fill="D9D9D9" w:themeFill="background1" w:themeFillShade="D9"/>
          </w:tcPr>
          <w:p w:rsidR="00300968" w:rsidRPr="00426B42" w:rsidRDefault="00300968" w:rsidP="007654B0">
            <w:pPr>
              <w:keepNext/>
              <w:rPr>
                <w:b/>
              </w:rPr>
            </w:pPr>
            <w:r w:rsidRPr="00426B42">
              <w:rPr>
                <w:b/>
              </w:rPr>
              <w:t>Navn</w:t>
            </w:r>
          </w:p>
        </w:tc>
        <w:tc>
          <w:tcPr>
            <w:tcW w:w="7229" w:type="dxa"/>
          </w:tcPr>
          <w:p w:rsidR="00300968" w:rsidRDefault="00300968" w:rsidP="007654B0">
            <w:pPr>
              <w:keepNext/>
            </w:pPr>
          </w:p>
        </w:tc>
      </w:tr>
      <w:tr w:rsidR="00300968" w:rsidTr="007654B0">
        <w:tc>
          <w:tcPr>
            <w:tcW w:w="1843" w:type="dxa"/>
            <w:shd w:val="clear" w:color="auto" w:fill="D9D9D9" w:themeFill="background1" w:themeFillShade="D9"/>
          </w:tcPr>
          <w:p w:rsidR="00300968" w:rsidRPr="00426B42" w:rsidRDefault="00300968" w:rsidP="007654B0">
            <w:pPr>
              <w:keepNext/>
              <w:rPr>
                <w:b/>
              </w:rPr>
            </w:pPr>
            <w:r w:rsidRPr="00426B42">
              <w:rPr>
                <w:b/>
              </w:rPr>
              <w:t>Kontaktperson</w:t>
            </w:r>
          </w:p>
        </w:tc>
        <w:tc>
          <w:tcPr>
            <w:tcW w:w="7229" w:type="dxa"/>
          </w:tcPr>
          <w:p w:rsidR="00300968" w:rsidRDefault="00300968" w:rsidP="007654B0">
            <w:pPr>
              <w:keepNext/>
            </w:pPr>
          </w:p>
        </w:tc>
      </w:tr>
      <w:tr w:rsidR="00300968" w:rsidTr="007654B0">
        <w:tc>
          <w:tcPr>
            <w:tcW w:w="1843" w:type="dxa"/>
            <w:shd w:val="clear" w:color="auto" w:fill="D9D9D9" w:themeFill="background1" w:themeFillShade="D9"/>
          </w:tcPr>
          <w:p w:rsidR="00300968" w:rsidRPr="00426B42" w:rsidRDefault="00300968" w:rsidP="007654B0">
            <w:pPr>
              <w:keepNext/>
              <w:rPr>
                <w:b/>
              </w:rPr>
            </w:pPr>
            <w:r w:rsidRPr="00426B42">
              <w:rPr>
                <w:b/>
              </w:rPr>
              <w:t>Telefon</w:t>
            </w:r>
          </w:p>
        </w:tc>
        <w:tc>
          <w:tcPr>
            <w:tcW w:w="7229" w:type="dxa"/>
          </w:tcPr>
          <w:p w:rsidR="00300968" w:rsidRDefault="00300968" w:rsidP="007654B0">
            <w:pPr>
              <w:keepNext/>
            </w:pPr>
          </w:p>
        </w:tc>
      </w:tr>
      <w:tr w:rsidR="00300968" w:rsidTr="007654B0">
        <w:tc>
          <w:tcPr>
            <w:tcW w:w="1843" w:type="dxa"/>
            <w:shd w:val="clear" w:color="auto" w:fill="D9D9D9" w:themeFill="background1" w:themeFillShade="D9"/>
          </w:tcPr>
          <w:p w:rsidR="00300968" w:rsidRPr="00426B42" w:rsidRDefault="00300968" w:rsidP="007654B0">
            <w:pPr>
              <w:rPr>
                <w:b/>
              </w:rPr>
            </w:pPr>
            <w:r w:rsidRPr="00426B42">
              <w:rPr>
                <w:b/>
              </w:rPr>
              <w:t>E-post</w:t>
            </w:r>
          </w:p>
        </w:tc>
        <w:tc>
          <w:tcPr>
            <w:tcW w:w="7229" w:type="dxa"/>
          </w:tcPr>
          <w:p w:rsidR="00300968" w:rsidRDefault="00300968" w:rsidP="007654B0"/>
        </w:tc>
      </w:tr>
    </w:tbl>
    <w:p w:rsidR="00300968" w:rsidRPr="00426B42" w:rsidRDefault="00300968" w:rsidP="00300968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300968" w:rsidTr="007654B0">
        <w:tc>
          <w:tcPr>
            <w:tcW w:w="1843" w:type="dxa"/>
            <w:shd w:val="clear" w:color="auto" w:fill="D9D9D9" w:themeFill="background1" w:themeFillShade="D9"/>
          </w:tcPr>
          <w:p w:rsidR="00300968" w:rsidRPr="00426B42" w:rsidRDefault="00300968" w:rsidP="007654B0">
            <w:pPr>
              <w:keepNext/>
              <w:rPr>
                <w:b/>
              </w:rPr>
            </w:pPr>
            <w:r w:rsidRPr="00426B42">
              <w:rPr>
                <w:b/>
              </w:rPr>
              <w:t>Navn</w:t>
            </w:r>
          </w:p>
        </w:tc>
        <w:tc>
          <w:tcPr>
            <w:tcW w:w="7229" w:type="dxa"/>
          </w:tcPr>
          <w:p w:rsidR="00300968" w:rsidRDefault="00300968" w:rsidP="007654B0">
            <w:pPr>
              <w:keepNext/>
            </w:pPr>
          </w:p>
        </w:tc>
      </w:tr>
      <w:tr w:rsidR="00300968" w:rsidTr="007654B0">
        <w:tc>
          <w:tcPr>
            <w:tcW w:w="1843" w:type="dxa"/>
            <w:shd w:val="clear" w:color="auto" w:fill="D9D9D9" w:themeFill="background1" w:themeFillShade="D9"/>
          </w:tcPr>
          <w:p w:rsidR="00300968" w:rsidRPr="00426B42" w:rsidRDefault="00300968" w:rsidP="007654B0">
            <w:pPr>
              <w:keepNext/>
              <w:rPr>
                <w:b/>
              </w:rPr>
            </w:pPr>
            <w:r w:rsidRPr="00426B42">
              <w:rPr>
                <w:b/>
              </w:rPr>
              <w:t>Kontaktperson</w:t>
            </w:r>
          </w:p>
        </w:tc>
        <w:tc>
          <w:tcPr>
            <w:tcW w:w="7229" w:type="dxa"/>
          </w:tcPr>
          <w:p w:rsidR="00300968" w:rsidRDefault="00300968" w:rsidP="007654B0">
            <w:pPr>
              <w:keepNext/>
            </w:pPr>
          </w:p>
        </w:tc>
      </w:tr>
      <w:tr w:rsidR="00300968" w:rsidTr="007654B0">
        <w:tc>
          <w:tcPr>
            <w:tcW w:w="1843" w:type="dxa"/>
            <w:shd w:val="clear" w:color="auto" w:fill="D9D9D9" w:themeFill="background1" w:themeFillShade="D9"/>
          </w:tcPr>
          <w:p w:rsidR="00300968" w:rsidRPr="00426B42" w:rsidRDefault="00300968" w:rsidP="007654B0">
            <w:pPr>
              <w:keepNext/>
              <w:rPr>
                <w:b/>
              </w:rPr>
            </w:pPr>
            <w:r w:rsidRPr="00426B42">
              <w:rPr>
                <w:b/>
              </w:rPr>
              <w:t>Telefon</w:t>
            </w:r>
          </w:p>
        </w:tc>
        <w:tc>
          <w:tcPr>
            <w:tcW w:w="7229" w:type="dxa"/>
          </w:tcPr>
          <w:p w:rsidR="00300968" w:rsidRDefault="00300968" w:rsidP="007654B0">
            <w:pPr>
              <w:keepNext/>
            </w:pPr>
          </w:p>
        </w:tc>
      </w:tr>
      <w:tr w:rsidR="00300968" w:rsidTr="007654B0">
        <w:tc>
          <w:tcPr>
            <w:tcW w:w="1843" w:type="dxa"/>
            <w:shd w:val="clear" w:color="auto" w:fill="D9D9D9" w:themeFill="background1" w:themeFillShade="D9"/>
          </w:tcPr>
          <w:p w:rsidR="00300968" w:rsidRPr="00426B42" w:rsidRDefault="00300968" w:rsidP="007654B0">
            <w:pPr>
              <w:rPr>
                <w:b/>
              </w:rPr>
            </w:pPr>
            <w:r w:rsidRPr="00426B42">
              <w:rPr>
                <w:b/>
              </w:rPr>
              <w:t>E-post</w:t>
            </w:r>
          </w:p>
        </w:tc>
        <w:tc>
          <w:tcPr>
            <w:tcW w:w="7229" w:type="dxa"/>
          </w:tcPr>
          <w:p w:rsidR="00300968" w:rsidRDefault="00300968" w:rsidP="007654B0"/>
        </w:tc>
      </w:tr>
    </w:tbl>
    <w:p w:rsidR="00300968" w:rsidRPr="00426B42" w:rsidRDefault="00300968" w:rsidP="00300968"/>
    <w:p w:rsidR="00DE0C91" w:rsidRDefault="00DE0C91" w:rsidP="00DE0C91">
      <w:pPr>
        <w:pStyle w:val="Overskrift1"/>
      </w:pPr>
      <w:r>
        <w:t xml:space="preserve">Leverandørens bankforbindelse </w:t>
      </w:r>
    </w:p>
    <w:p w:rsidR="00DE0C91" w:rsidRDefault="00DE0C91" w:rsidP="00DE0C91"/>
    <w:p w:rsidR="00DE0C91" w:rsidRDefault="00DE0C91" w:rsidP="00DE0C91">
      <w:r>
        <w:t xml:space="preserve">Leverandørens bankforbindelse fremgår nedenfor. </w:t>
      </w:r>
    </w:p>
    <w:p w:rsidR="00DE0C91" w:rsidRPr="008B2B15" w:rsidRDefault="00DE0C91" w:rsidP="00DE0C91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DE0C91" w:rsidRPr="008B2B15" w:rsidTr="00BD0C21">
        <w:tc>
          <w:tcPr>
            <w:tcW w:w="1843" w:type="dxa"/>
            <w:shd w:val="clear" w:color="auto" w:fill="D9D9D9" w:themeFill="background1" w:themeFillShade="D9"/>
          </w:tcPr>
          <w:p w:rsidR="00DE0C91" w:rsidRPr="008B2B15" w:rsidRDefault="00DE0C91" w:rsidP="00BD0C21">
            <w:pPr>
              <w:rPr>
                <w:b/>
              </w:rPr>
            </w:pPr>
            <w:r>
              <w:rPr>
                <w:b/>
              </w:rPr>
              <w:lastRenderedPageBreak/>
              <w:t>Bankens navn</w:t>
            </w:r>
          </w:p>
        </w:tc>
        <w:tc>
          <w:tcPr>
            <w:tcW w:w="7229" w:type="dxa"/>
          </w:tcPr>
          <w:p w:rsidR="00DE0C91" w:rsidRPr="008B2B15" w:rsidRDefault="00DE0C91" w:rsidP="00BD0C21"/>
        </w:tc>
      </w:tr>
      <w:tr w:rsidR="00DE0C91" w:rsidRPr="008B2B15" w:rsidTr="00BD0C21">
        <w:tc>
          <w:tcPr>
            <w:tcW w:w="1843" w:type="dxa"/>
            <w:shd w:val="clear" w:color="auto" w:fill="D9D9D9" w:themeFill="background1" w:themeFillShade="D9"/>
          </w:tcPr>
          <w:p w:rsidR="00DE0C91" w:rsidRPr="008B2B15" w:rsidRDefault="00DE0C91" w:rsidP="00BD0C21">
            <w:pPr>
              <w:rPr>
                <w:b/>
              </w:rPr>
            </w:pPr>
            <w:r>
              <w:rPr>
                <w:b/>
              </w:rPr>
              <w:t>Bankens adresse</w:t>
            </w:r>
          </w:p>
        </w:tc>
        <w:tc>
          <w:tcPr>
            <w:tcW w:w="7229" w:type="dxa"/>
          </w:tcPr>
          <w:p w:rsidR="00DE0C91" w:rsidRPr="008B2B15" w:rsidRDefault="00DE0C91" w:rsidP="00BD0C21"/>
        </w:tc>
      </w:tr>
      <w:tr w:rsidR="00DE0C91" w:rsidRPr="008B2B15" w:rsidTr="00BD0C21">
        <w:tc>
          <w:tcPr>
            <w:tcW w:w="1843" w:type="dxa"/>
            <w:shd w:val="clear" w:color="auto" w:fill="D9D9D9" w:themeFill="background1" w:themeFillShade="D9"/>
          </w:tcPr>
          <w:p w:rsidR="00DE0C91" w:rsidRPr="008B2B15" w:rsidRDefault="00DE0C91" w:rsidP="00BD0C21">
            <w:pPr>
              <w:rPr>
                <w:b/>
              </w:rPr>
            </w:pPr>
            <w:r>
              <w:rPr>
                <w:b/>
              </w:rPr>
              <w:t>IBAN</w:t>
            </w:r>
          </w:p>
        </w:tc>
        <w:tc>
          <w:tcPr>
            <w:tcW w:w="7229" w:type="dxa"/>
          </w:tcPr>
          <w:p w:rsidR="00DE0C91" w:rsidRPr="008B2B15" w:rsidRDefault="00DE0C91" w:rsidP="00BD0C21"/>
        </w:tc>
      </w:tr>
      <w:tr w:rsidR="00DE0C91" w:rsidRPr="008B2B15" w:rsidTr="00BD0C21">
        <w:tc>
          <w:tcPr>
            <w:tcW w:w="1843" w:type="dxa"/>
            <w:shd w:val="clear" w:color="auto" w:fill="D9D9D9" w:themeFill="background1" w:themeFillShade="D9"/>
          </w:tcPr>
          <w:p w:rsidR="00DE0C91" w:rsidRPr="008B2B15" w:rsidRDefault="00DE0C91" w:rsidP="00BD0C21">
            <w:pPr>
              <w:rPr>
                <w:b/>
              </w:rPr>
            </w:pPr>
            <w:r>
              <w:rPr>
                <w:b/>
              </w:rPr>
              <w:t>BIC/SWIFT</w:t>
            </w:r>
          </w:p>
        </w:tc>
        <w:tc>
          <w:tcPr>
            <w:tcW w:w="7229" w:type="dxa"/>
          </w:tcPr>
          <w:p w:rsidR="00DE0C91" w:rsidRPr="008B2B15" w:rsidRDefault="00DE0C91" w:rsidP="00BD0C21"/>
        </w:tc>
      </w:tr>
    </w:tbl>
    <w:p w:rsidR="00DE0C91" w:rsidRPr="008B2B15" w:rsidRDefault="00DE0C91" w:rsidP="00DE0C91"/>
    <w:p w:rsidR="00DE0C91" w:rsidRPr="00426B42" w:rsidRDefault="00DE0C91" w:rsidP="00426B42"/>
    <w:sectPr w:rsidR="00DE0C91" w:rsidRPr="00426B42" w:rsidSect="00C8093F">
      <w:pgSz w:w="12240" w:h="15840"/>
      <w:pgMar w:top="1666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352" w:rsidRDefault="00507352">
      <w:r>
        <w:separator/>
      </w:r>
    </w:p>
    <w:p w:rsidR="00507352" w:rsidRDefault="00507352"/>
  </w:endnote>
  <w:endnote w:type="continuationSeparator" w:id="0">
    <w:p w:rsidR="00507352" w:rsidRDefault="00507352">
      <w:r>
        <w:continuationSeparator/>
      </w:r>
    </w:p>
    <w:p w:rsidR="00507352" w:rsidRDefault="00507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Times New Roman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551" w:rsidRDefault="000B3551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8085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07352" w:rsidRDefault="00507352">
            <w:pPr>
              <w:pStyle w:val="Bunntekst"/>
              <w:jc w:val="right"/>
            </w:pPr>
            <w:r w:rsidRPr="00134311">
              <w:rPr>
                <w:bCs/>
              </w:rPr>
              <w:fldChar w:fldCharType="begin"/>
            </w:r>
            <w:r w:rsidRPr="00134311">
              <w:rPr>
                <w:bCs/>
              </w:rPr>
              <w:instrText>PAGE</w:instrText>
            </w:r>
            <w:r w:rsidRPr="00134311">
              <w:rPr>
                <w:bCs/>
              </w:rPr>
              <w:fldChar w:fldCharType="separate"/>
            </w:r>
            <w:r w:rsidR="000A67CE">
              <w:rPr>
                <w:bCs/>
                <w:noProof/>
              </w:rPr>
              <w:t>6</w:t>
            </w:r>
            <w:r w:rsidRPr="00134311">
              <w:rPr>
                <w:bCs/>
              </w:rPr>
              <w:fldChar w:fldCharType="end"/>
            </w:r>
            <w:r w:rsidRPr="00134311">
              <w:t xml:space="preserve"> av </w:t>
            </w:r>
            <w:r w:rsidRPr="00134311">
              <w:rPr>
                <w:bCs/>
              </w:rPr>
              <w:fldChar w:fldCharType="begin"/>
            </w:r>
            <w:r w:rsidRPr="00134311">
              <w:rPr>
                <w:bCs/>
              </w:rPr>
              <w:instrText>NUMPAGES</w:instrText>
            </w:r>
            <w:r w:rsidRPr="00134311">
              <w:rPr>
                <w:bCs/>
              </w:rPr>
              <w:fldChar w:fldCharType="separate"/>
            </w:r>
            <w:r w:rsidR="000A67CE">
              <w:rPr>
                <w:bCs/>
                <w:noProof/>
              </w:rPr>
              <w:t>6</w:t>
            </w:r>
            <w:r w:rsidRPr="00134311">
              <w:rPr>
                <w:bCs/>
              </w:rPr>
              <w:fldChar w:fldCharType="end"/>
            </w:r>
          </w:p>
        </w:sdtContent>
      </w:sdt>
    </w:sdtContent>
  </w:sdt>
  <w:p w:rsidR="00507352" w:rsidRDefault="00507352">
    <w:pPr>
      <w:pStyle w:val="Bunntekst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551" w:rsidRDefault="000B3551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352" w:rsidRDefault="00507352">
      <w:r>
        <w:separator/>
      </w:r>
    </w:p>
    <w:p w:rsidR="00507352" w:rsidRDefault="00507352"/>
  </w:footnote>
  <w:footnote w:type="continuationSeparator" w:id="0">
    <w:p w:rsidR="00507352" w:rsidRDefault="00507352">
      <w:r>
        <w:continuationSeparator/>
      </w:r>
    </w:p>
    <w:p w:rsidR="00507352" w:rsidRDefault="005073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551" w:rsidRDefault="000B3551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507352" w:rsidRPr="00FE4DAD" w:rsidTr="00772864">
      <w:trPr>
        <w:trHeight w:val="149"/>
      </w:trPr>
      <w:tc>
        <w:tcPr>
          <w:tcW w:w="972" w:type="dxa"/>
          <w:vMerge w:val="restart"/>
        </w:tcPr>
        <w:p w:rsidR="00507352" w:rsidRPr="00FE4DAD" w:rsidRDefault="00507352" w:rsidP="00F005F9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250DA651" wp14:editId="17B227C0">
                <wp:extent cx="379730" cy="612775"/>
                <wp:effectExtent l="0" t="0" r="1270" b="0"/>
                <wp:docPr id="1" name="Bilde 1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:rsidR="00EA5027" w:rsidRDefault="00EA5027" w:rsidP="00F005F9"/>
        <w:p w:rsidR="00EA5027" w:rsidRPr="00EA5027" w:rsidRDefault="00EA5027" w:rsidP="00EA5027"/>
        <w:p w:rsidR="00EA5027" w:rsidRPr="00EA5027" w:rsidRDefault="00EA5027" w:rsidP="00EA5027"/>
        <w:p w:rsidR="00EA5027" w:rsidRPr="00EA5027" w:rsidRDefault="00EA5027" w:rsidP="00EA5027"/>
        <w:p w:rsidR="00507352" w:rsidRPr="00EA5027" w:rsidRDefault="00507352" w:rsidP="00EA5027"/>
      </w:tc>
      <w:tc>
        <w:tcPr>
          <w:tcW w:w="8309" w:type="dxa"/>
        </w:tcPr>
        <w:p w:rsidR="00507352" w:rsidRPr="00FE4DAD" w:rsidRDefault="00507352" w:rsidP="00F005F9">
          <w:pPr>
            <w:pStyle w:val="Avdelingstittel"/>
            <w:rPr>
              <w:lang w:val="en-US"/>
            </w:rPr>
          </w:pPr>
        </w:p>
      </w:tc>
    </w:tr>
    <w:tr w:rsidR="00507352" w:rsidRPr="00CF7153" w:rsidTr="00772864">
      <w:trPr>
        <w:trHeight w:val="282"/>
      </w:trPr>
      <w:tc>
        <w:tcPr>
          <w:tcW w:w="972" w:type="dxa"/>
          <w:vMerge/>
        </w:tcPr>
        <w:p w:rsidR="00507352" w:rsidRPr="00FE4DAD" w:rsidRDefault="00507352" w:rsidP="00F005F9">
          <w:pPr>
            <w:ind w:left="-6"/>
          </w:pPr>
        </w:p>
      </w:tc>
      <w:tc>
        <w:tcPr>
          <w:tcW w:w="178" w:type="dxa"/>
          <w:vMerge/>
        </w:tcPr>
        <w:p w:rsidR="00507352" w:rsidRPr="00FE4DAD" w:rsidRDefault="00507352" w:rsidP="00F005F9"/>
      </w:tc>
      <w:tc>
        <w:tcPr>
          <w:tcW w:w="8309" w:type="dxa"/>
        </w:tcPr>
        <w:p w:rsidR="00507352" w:rsidRPr="00CF7153" w:rsidRDefault="00507352" w:rsidP="00F005F9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507352" w:rsidRPr="00AB2BE9" w:rsidTr="00772864">
      <w:trPr>
        <w:trHeight w:val="1319"/>
      </w:trPr>
      <w:tc>
        <w:tcPr>
          <w:tcW w:w="972" w:type="dxa"/>
          <w:vMerge/>
          <w:tcBorders>
            <w:bottom w:val="nil"/>
          </w:tcBorders>
        </w:tcPr>
        <w:p w:rsidR="00507352" w:rsidRPr="00FE4DAD" w:rsidRDefault="00507352" w:rsidP="00F005F9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:rsidR="00507352" w:rsidRPr="00FE4DAD" w:rsidRDefault="00507352" w:rsidP="00F005F9"/>
      </w:tc>
      <w:tc>
        <w:tcPr>
          <w:tcW w:w="8309" w:type="dxa"/>
          <w:tcBorders>
            <w:bottom w:val="single" w:sz="4" w:space="0" w:color="auto"/>
          </w:tcBorders>
        </w:tcPr>
        <w:p w:rsidR="00507352" w:rsidRDefault="00507352" w:rsidP="00F005F9">
          <w:pPr>
            <w:pStyle w:val="Avdelingstittel"/>
          </w:pPr>
          <w:r>
            <w:t>Forsvarets logistikkorganisasjon</w:t>
          </w:r>
        </w:p>
        <w:p w:rsidR="00507352" w:rsidRDefault="00507352" w:rsidP="00F005F9">
          <w:pPr>
            <w:pStyle w:val="Avdelingstittel"/>
          </w:pPr>
        </w:p>
        <w:p w:rsidR="008F5D10" w:rsidRDefault="008F5D10" w:rsidP="00F005F9">
          <w:pPr>
            <w:pStyle w:val="Avdelingstittel"/>
            <w:rPr>
              <w:rFonts w:asciiTheme="minorHAnsi" w:eastAsiaTheme="minorEastAsia" w:hAnsiTheme="minorHAnsi" w:cstheme="minorBidi"/>
              <w:spacing w:val="0"/>
              <w:kern w:val="0"/>
              <w:sz w:val="22"/>
              <w:szCs w:val="22"/>
              <w:lang w:eastAsia="en-US"/>
            </w:rPr>
          </w:pPr>
          <w:r>
            <w:rPr>
              <w:rFonts w:asciiTheme="minorHAnsi" w:eastAsiaTheme="minorEastAsia" w:hAnsiTheme="minorHAnsi" w:cstheme="minorBidi"/>
              <w:spacing w:val="0"/>
              <w:kern w:val="0"/>
              <w:sz w:val="22"/>
              <w:szCs w:val="22"/>
              <w:lang w:eastAsia="en-US"/>
            </w:rPr>
            <w:t>46XXXXXXXX -</w:t>
          </w:r>
          <w:r w:rsidRPr="008F5D10">
            <w:rPr>
              <w:rFonts w:asciiTheme="minorHAnsi" w:eastAsiaTheme="minorEastAsia" w:hAnsiTheme="minorHAnsi" w:cstheme="minorBidi"/>
              <w:spacing w:val="0"/>
              <w:kern w:val="0"/>
              <w:sz w:val="22"/>
              <w:szCs w:val="22"/>
              <w:lang w:eastAsia="en-US"/>
            </w:rPr>
            <w:t>2018041063 Messe- og tjenesteuniformer m.m.</w:t>
          </w:r>
        </w:p>
        <w:p w:rsidR="00507352" w:rsidRPr="005645D7" w:rsidRDefault="00507352" w:rsidP="005645D7">
          <w:pPr>
            <w:pStyle w:val="Avdelingstittel"/>
          </w:pPr>
          <w:r>
            <w:t>Vedlegg F – Administrative bestemmelser</w:t>
          </w:r>
        </w:p>
      </w:tc>
    </w:tr>
  </w:tbl>
  <w:p w:rsidR="00507352" w:rsidRDefault="00507352" w:rsidP="00C8093F">
    <w:pPr>
      <w:spacing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507352" w:rsidRPr="00FE4DAD" w:rsidTr="007101CE">
      <w:trPr>
        <w:trHeight w:val="240"/>
      </w:trPr>
      <w:tc>
        <w:tcPr>
          <w:tcW w:w="972" w:type="dxa"/>
          <w:vMerge w:val="restart"/>
        </w:tcPr>
        <w:p w:rsidR="00507352" w:rsidRPr="00FE4DAD" w:rsidRDefault="000A67CE" w:rsidP="007101CE">
          <w:pPr>
            <w:spacing w:line="228" w:lineRule="auto"/>
            <w:ind w:left="-6"/>
          </w:pPr>
          <w:r w:rsidRPr="00E07066">
            <w:rPr>
              <w:noProof/>
              <w:lang w:eastAsia="nb-NO"/>
            </w:rPr>
            <w:drawing>
              <wp:inline distT="0" distB="0" distL="0" distR="0" wp14:anchorId="70F0AA6B" wp14:editId="5BC6B2DF">
                <wp:extent cx="514350" cy="688500"/>
                <wp:effectExtent l="0" t="0" r="0" b="0"/>
                <wp:docPr id="1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675" cy="6916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  <w:tc>
        <w:tcPr>
          <w:tcW w:w="178" w:type="dxa"/>
          <w:vMerge w:val="restart"/>
        </w:tcPr>
        <w:p w:rsidR="00507352" w:rsidRPr="00FE4DAD" w:rsidRDefault="00507352" w:rsidP="007101CE"/>
      </w:tc>
      <w:tc>
        <w:tcPr>
          <w:tcW w:w="8308" w:type="dxa"/>
        </w:tcPr>
        <w:p w:rsidR="00507352" w:rsidRPr="00FE4DAD" w:rsidRDefault="00507352" w:rsidP="007101CE">
          <w:pPr>
            <w:pStyle w:val="Avdelingstittel"/>
            <w:rPr>
              <w:lang w:val="en-US"/>
            </w:rPr>
          </w:pPr>
        </w:p>
      </w:tc>
    </w:tr>
    <w:tr w:rsidR="00507352" w:rsidRPr="00CF7153" w:rsidTr="007101CE">
      <w:trPr>
        <w:trHeight w:val="282"/>
      </w:trPr>
      <w:tc>
        <w:tcPr>
          <w:tcW w:w="972" w:type="dxa"/>
          <w:vMerge/>
        </w:tcPr>
        <w:p w:rsidR="00507352" w:rsidRPr="00FE4DAD" w:rsidRDefault="00507352" w:rsidP="007101CE">
          <w:pPr>
            <w:ind w:left="-6"/>
          </w:pPr>
        </w:p>
      </w:tc>
      <w:tc>
        <w:tcPr>
          <w:tcW w:w="178" w:type="dxa"/>
          <w:vMerge/>
        </w:tcPr>
        <w:p w:rsidR="00507352" w:rsidRPr="00FE4DAD" w:rsidRDefault="00507352" w:rsidP="007101CE"/>
      </w:tc>
      <w:tc>
        <w:tcPr>
          <w:tcW w:w="8308" w:type="dxa"/>
        </w:tcPr>
        <w:p w:rsidR="00507352" w:rsidRPr="00CF7153" w:rsidRDefault="00507352" w:rsidP="007101CE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507352" w:rsidRPr="00AB2BE9" w:rsidTr="007101CE">
      <w:trPr>
        <w:trHeight w:val="421"/>
      </w:trPr>
      <w:tc>
        <w:tcPr>
          <w:tcW w:w="972" w:type="dxa"/>
          <w:vMerge/>
          <w:tcBorders>
            <w:bottom w:val="nil"/>
          </w:tcBorders>
        </w:tcPr>
        <w:p w:rsidR="00507352" w:rsidRPr="00FE4DAD" w:rsidRDefault="00507352" w:rsidP="007101CE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:rsidR="00507352" w:rsidRPr="00FE4DAD" w:rsidRDefault="00507352" w:rsidP="007101CE"/>
      </w:tc>
      <w:tc>
        <w:tcPr>
          <w:tcW w:w="8308" w:type="dxa"/>
          <w:tcBorders>
            <w:bottom w:val="single" w:sz="4" w:space="0" w:color="auto"/>
          </w:tcBorders>
        </w:tcPr>
        <w:p w:rsidR="00507352" w:rsidRDefault="00507352" w:rsidP="007101CE">
          <w:pPr>
            <w:pStyle w:val="Avdelingstittel"/>
          </w:pPr>
          <w:r>
            <w:t>Forsvarets logistikkorganisasjon</w:t>
          </w:r>
        </w:p>
        <w:p w:rsidR="009976A0" w:rsidRDefault="009976A0" w:rsidP="007101CE">
          <w:pPr>
            <w:pStyle w:val="Avdelingstittel"/>
          </w:pPr>
        </w:p>
        <w:p w:rsidR="009976A0" w:rsidRPr="009976A0" w:rsidRDefault="009976A0" w:rsidP="009976A0">
          <w:pPr>
            <w:pStyle w:val="Avdelingstittel"/>
            <w:rPr>
              <w:b/>
            </w:rPr>
          </w:pPr>
          <w:r w:rsidRPr="009976A0">
            <w:rPr>
              <w:b/>
            </w:rPr>
            <w:t>46XXXXXXXX -2018041063 Messe- og tjenesteuniformer m.m.</w:t>
          </w:r>
        </w:p>
        <w:p w:rsidR="009976A0" w:rsidRDefault="009976A0" w:rsidP="009976A0">
          <w:pPr>
            <w:pStyle w:val="Avdelingstittel"/>
          </w:pPr>
          <w:r>
            <w:t xml:space="preserve">Vedlegg F – Administrative bestemmelser </w:t>
          </w:r>
        </w:p>
        <w:p w:rsidR="00507352" w:rsidRPr="00AB2BE9" w:rsidRDefault="00507352" w:rsidP="007101CE">
          <w:pPr>
            <w:pStyle w:val="Avdelingstittel"/>
            <w:jc w:val="right"/>
          </w:pPr>
        </w:p>
      </w:tc>
    </w:tr>
  </w:tbl>
  <w:p w:rsidR="00507352" w:rsidRDefault="00507352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>
    <w:nsid w:val="0CDA26AC"/>
    <w:multiLevelType w:val="hybridMultilevel"/>
    <w:tmpl w:val="810C4C74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2">
    <w:nsid w:val="36EB16AD"/>
    <w:multiLevelType w:val="hybridMultilevel"/>
    <w:tmpl w:val="3C60A604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3">
    <w:nsid w:val="3C3C112B"/>
    <w:multiLevelType w:val="hybridMultilevel"/>
    <w:tmpl w:val="B5342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64362"/>
    <w:multiLevelType w:val="hybridMultilevel"/>
    <w:tmpl w:val="37ECD5A4"/>
    <w:lvl w:ilvl="0" w:tplc="F67EE12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1A5473"/>
    <w:multiLevelType w:val="hybridMultilevel"/>
    <w:tmpl w:val="284677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55AB0"/>
    <w:multiLevelType w:val="hybridMultilevel"/>
    <w:tmpl w:val="D350514E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7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>
    <w:nsid w:val="642816A2"/>
    <w:multiLevelType w:val="multilevel"/>
    <w:tmpl w:val="FA2C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C615937"/>
    <w:multiLevelType w:val="hybridMultilevel"/>
    <w:tmpl w:val="CF465B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2"/>
    </w:lvlOverride>
    <w:lvlOverride w:ilvl="2">
      <w:startOverride w:val="2"/>
    </w:lvlOverride>
  </w:num>
  <w:num w:numId="12">
    <w:abstractNumId w:val="0"/>
    <w:lvlOverride w:ilvl="0">
      <w:startOverride w:val="1"/>
    </w:lvlOverride>
    <w:lvlOverride w:ilvl="1">
      <w:startOverride w:val="2"/>
    </w:lvlOverride>
  </w:num>
  <w:num w:numId="13">
    <w:abstractNumId w:val="0"/>
    <w:lvlOverride w:ilvl="0">
      <w:startOverride w:val="1"/>
    </w:lvlOverride>
    <w:lvlOverride w:ilvl="1">
      <w:startOverride w:val="12"/>
    </w:lvlOverride>
    <w:lvlOverride w:ilvl="2">
      <w:startOverride w:val="1"/>
    </w:lvlOverride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8B"/>
    <w:rsid w:val="00002A86"/>
    <w:rsid w:val="00002BA3"/>
    <w:rsid w:val="0000402F"/>
    <w:rsid w:val="00005743"/>
    <w:rsid w:val="00005AA0"/>
    <w:rsid w:val="0001258C"/>
    <w:rsid w:val="000158E6"/>
    <w:rsid w:val="00017F4E"/>
    <w:rsid w:val="00023B36"/>
    <w:rsid w:val="0002491A"/>
    <w:rsid w:val="00024EC2"/>
    <w:rsid w:val="0002664A"/>
    <w:rsid w:val="00030DD1"/>
    <w:rsid w:val="00031521"/>
    <w:rsid w:val="00031E96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768DB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67CE"/>
    <w:rsid w:val="000A7E06"/>
    <w:rsid w:val="000B0BA7"/>
    <w:rsid w:val="000B2314"/>
    <w:rsid w:val="000B3551"/>
    <w:rsid w:val="000C17B8"/>
    <w:rsid w:val="000C3732"/>
    <w:rsid w:val="000C75DE"/>
    <w:rsid w:val="000C7A13"/>
    <w:rsid w:val="000D241B"/>
    <w:rsid w:val="000D6BCF"/>
    <w:rsid w:val="000D74D4"/>
    <w:rsid w:val="000E09FD"/>
    <w:rsid w:val="000E187D"/>
    <w:rsid w:val="000E193F"/>
    <w:rsid w:val="000F3AF4"/>
    <w:rsid w:val="000F45F2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3CBC"/>
    <w:rsid w:val="00125876"/>
    <w:rsid w:val="00127338"/>
    <w:rsid w:val="001302C6"/>
    <w:rsid w:val="00131F92"/>
    <w:rsid w:val="001336B6"/>
    <w:rsid w:val="00134311"/>
    <w:rsid w:val="0014121A"/>
    <w:rsid w:val="0014360B"/>
    <w:rsid w:val="001479F2"/>
    <w:rsid w:val="00152E53"/>
    <w:rsid w:val="00156A47"/>
    <w:rsid w:val="00160AD4"/>
    <w:rsid w:val="0016350D"/>
    <w:rsid w:val="00163DC1"/>
    <w:rsid w:val="00164053"/>
    <w:rsid w:val="00170CDC"/>
    <w:rsid w:val="00174199"/>
    <w:rsid w:val="001746C3"/>
    <w:rsid w:val="00176DF4"/>
    <w:rsid w:val="00177792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5614"/>
    <w:rsid w:val="001D0235"/>
    <w:rsid w:val="001D3410"/>
    <w:rsid w:val="001D408F"/>
    <w:rsid w:val="001D4296"/>
    <w:rsid w:val="001D63AF"/>
    <w:rsid w:val="001D7147"/>
    <w:rsid w:val="001E4391"/>
    <w:rsid w:val="001E46C6"/>
    <w:rsid w:val="001E4753"/>
    <w:rsid w:val="001E4DA9"/>
    <w:rsid w:val="001E6662"/>
    <w:rsid w:val="001E6DF2"/>
    <w:rsid w:val="001E74F7"/>
    <w:rsid w:val="001F0EB1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737E1"/>
    <w:rsid w:val="00276545"/>
    <w:rsid w:val="00276E7D"/>
    <w:rsid w:val="00280B9E"/>
    <w:rsid w:val="00282562"/>
    <w:rsid w:val="002827B5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2F4C87"/>
    <w:rsid w:val="00300968"/>
    <w:rsid w:val="0030178B"/>
    <w:rsid w:val="00302752"/>
    <w:rsid w:val="00305E88"/>
    <w:rsid w:val="003069D8"/>
    <w:rsid w:val="00306D25"/>
    <w:rsid w:val="00311C1C"/>
    <w:rsid w:val="00312DBC"/>
    <w:rsid w:val="00313D79"/>
    <w:rsid w:val="00326F2C"/>
    <w:rsid w:val="00332394"/>
    <w:rsid w:val="00332915"/>
    <w:rsid w:val="00334347"/>
    <w:rsid w:val="00336186"/>
    <w:rsid w:val="0034154F"/>
    <w:rsid w:val="00341AC3"/>
    <w:rsid w:val="0034322E"/>
    <w:rsid w:val="00352F03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5447"/>
    <w:rsid w:val="0039677D"/>
    <w:rsid w:val="00397B45"/>
    <w:rsid w:val="003A0593"/>
    <w:rsid w:val="003A5EAE"/>
    <w:rsid w:val="003A6E5E"/>
    <w:rsid w:val="003B0CD5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0955"/>
    <w:rsid w:val="00403890"/>
    <w:rsid w:val="00406D27"/>
    <w:rsid w:val="00412793"/>
    <w:rsid w:val="00426B42"/>
    <w:rsid w:val="004306E0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106D"/>
    <w:rsid w:val="004527B9"/>
    <w:rsid w:val="00463752"/>
    <w:rsid w:val="00464F0A"/>
    <w:rsid w:val="004674EC"/>
    <w:rsid w:val="0047749F"/>
    <w:rsid w:val="004801CB"/>
    <w:rsid w:val="00481F64"/>
    <w:rsid w:val="0048241E"/>
    <w:rsid w:val="00485A38"/>
    <w:rsid w:val="00485BA2"/>
    <w:rsid w:val="00492C4F"/>
    <w:rsid w:val="004940E7"/>
    <w:rsid w:val="00494497"/>
    <w:rsid w:val="00496C6C"/>
    <w:rsid w:val="004A504E"/>
    <w:rsid w:val="004A7AE7"/>
    <w:rsid w:val="004B6FFB"/>
    <w:rsid w:val="004C0545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07352"/>
    <w:rsid w:val="0051379E"/>
    <w:rsid w:val="0051671D"/>
    <w:rsid w:val="00522CDC"/>
    <w:rsid w:val="0052419E"/>
    <w:rsid w:val="005248A0"/>
    <w:rsid w:val="00525414"/>
    <w:rsid w:val="005256D6"/>
    <w:rsid w:val="0052579D"/>
    <w:rsid w:val="00526495"/>
    <w:rsid w:val="00527041"/>
    <w:rsid w:val="00532617"/>
    <w:rsid w:val="0053551C"/>
    <w:rsid w:val="005373F4"/>
    <w:rsid w:val="005400E7"/>
    <w:rsid w:val="005419E4"/>
    <w:rsid w:val="005428DE"/>
    <w:rsid w:val="005447CE"/>
    <w:rsid w:val="00551B4F"/>
    <w:rsid w:val="005526A0"/>
    <w:rsid w:val="0055338A"/>
    <w:rsid w:val="00557471"/>
    <w:rsid w:val="00561083"/>
    <w:rsid w:val="00561882"/>
    <w:rsid w:val="00562997"/>
    <w:rsid w:val="00563B93"/>
    <w:rsid w:val="005640B7"/>
    <w:rsid w:val="005645D7"/>
    <w:rsid w:val="0056576D"/>
    <w:rsid w:val="00567CD3"/>
    <w:rsid w:val="0057002C"/>
    <w:rsid w:val="00570C3D"/>
    <w:rsid w:val="0057155F"/>
    <w:rsid w:val="00572988"/>
    <w:rsid w:val="00576DAA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227"/>
    <w:rsid w:val="005B11DB"/>
    <w:rsid w:val="005C0178"/>
    <w:rsid w:val="005C6139"/>
    <w:rsid w:val="005D07FE"/>
    <w:rsid w:val="005D7D02"/>
    <w:rsid w:val="005E5D65"/>
    <w:rsid w:val="005E7134"/>
    <w:rsid w:val="005F7CD9"/>
    <w:rsid w:val="005F7CE9"/>
    <w:rsid w:val="006045EE"/>
    <w:rsid w:val="00606286"/>
    <w:rsid w:val="00610DED"/>
    <w:rsid w:val="00610E8F"/>
    <w:rsid w:val="00611994"/>
    <w:rsid w:val="00621354"/>
    <w:rsid w:val="006214C8"/>
    <w:rsid w:val="00622229"/>
    <w:rsid w:val="00622B5B"/>
    <w:rsid w:val="00624099"/>
    <w:rsid w:val="00626487"/>
    <w:rsid w:val="00627E05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79E6"/>
    <w:rsid w:val="00671FB5"/>
    <w:rsid w:val="00672725"/>
    <w:rsid w:val="00672D24"/>
    <w:rsid w:val="0067364A"/>
    <w:rsid w:val="006804BA"/>
    <w:rsid w:val="0068136D"/>
    <w:rsid w:val="00681851"/>
    <w:rsid w:val="00681C9B"/>
    <w:rsid w:val="00685693"/>
    <w:rsid w:val="0068742C"/>
    <w:rsid w:val="00691C39"/>
    <w:rsid w:val="006925D0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C6B8D"/>
    <w:rsid w:val="006D307C"/>
    <w:rsid w:val="006D3DFE"/>
    <w:rsid w:val="006D70CD"/>
    <w:rsid w:val="006E496B"/>
    <w:rsid w:val="006E5CC0"/>
    <w:rsid w:val="006F112A"/>
    <w:rsid w:val="007007B1"/>
    <w:rsid w:val="00701819"/>
    <w:rsid w:val="00704153"/>
    <w:rsid w:val="00704F33"/>
    <w:rsid w:val="0070614A"/>
    <w:rsid w:val="0070633C"/>
    <w:rsid w:val="007101CE"/>
    <w:rsid w:val="00710628"/>
    <w:rsid w:val="00713E01"/>
    <w:rsid w:val="00715B0F"/>
    <w:rsid w:val="00720A86"/>
    <w:rsid w:val="007250A0"/>
    <w:rsid w:val="0072733F"/>
    <w:rsid w:val="00733392"/>
    <w:rsid w:val="00733AF7"/>
    <w:rsid w:val="007352BA"/>
    <w:rsid w:val="00735CA4"/>
    <w:rsid w:val="00735F70"/>
    <w:rsid w:val="00740363"/>
    <w:rsid w:val="00743DB9"/>
    <w:rsid w:val="00751192"/>
    <w:rsid w:val="0075189A"/>
    <w:rsid w:val="00753B3F"/>
    <w:rsid w:val="0076195B"/>
    <w:rsid w:val="00762568"/>
    <w:rsid w:val="00764F12"/>
    <w:rsid w:val="007654B0"/>
    <w:rsid w:val="00772864"/>
    <w:rsid w:val="00780A56"/>
    <w:rsid w:val="0078240A"/>
    <w:rsid w:val="00783284"/>
    <w:rsid w:val="00792016"/>
    <w:rsid w:val="0079549E"/>
    <w:rsid w:val="007A0FBC"/>
    <w:rsid w:val="007A2B48"/>
    <w:rsid w:val="007B5982"/>
    <w:rsid w:val="007B6961"/>
    <w:rsid w:val="007B792F"/>
    <w:rsid w:val="007C1925"/>
    <w:rsid w:val="007C2BFF"/>
    <w:rsid w:val="007C53E4"/>
    <w:rsid w:val="007C678A"/>
    <w:rsid w:val="007D2962"/>
    <w:rsid w:val="007D39BD"/>
    <w:rsid w:val="007D5F0D"/>
    <w:rsid w:val="007D687E"/>
    <w:rsid w:val="007E1046"/>
    <w:rsid w:val="007E4793"/>
    <w:rsid w:val="007E597C"/>
    <w:rsid w:val="007F2AE3"/>
    <w:rsid w:val="007F49F3"/>
    <w:rsid w:val="007F58B5"/>
    <w:rsid w:val="00801831"/>
    <w:rsid w:val="0080228A"/>
    <w:rsid w:val="0081004F"/>
    <w:rsid w:val="00816E22"/>
    <w:rsid w:val="00817FB9"/>
    <w:rsid w:val="00821636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5D10"/>
    <w:rsid w:val="008F7BD6"/>
    <w:rsid w:val="00901F6C"/>
    <w:rsid w:val="00904F17"/>
    <w:rsid w:val="009106E6"/>
    <w:rsid w:val="00910737"/>
    <w:rsid w:val="00914382"/>
    <w:rsid w:val="00915AF0"/>
    <w:rsid w:val="00921C87"/>
    <w:rsid w:val="00921D30"/>
    <w:rsid w:val="00924545"/>
    <w:rsid w:val="009250FA"/>
    <w:rsid w:val="00926083"/>
    <w:rsid w:val="00926FC9"/>
    <w:rsid w:val="00927580"/>
    <w:rsid w:val="00930682"/>
    <w:rsid w:val="0094406D"/>
    <w:rsid w:val="009456E7"/>
    <w:rsid w:val="00945C56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6DA"/>
    <w:rsid w:val="00993EFE"/>
    <w:rsid w:val="009949C8"/>
    <w:rsid w:val="009976A0"/>
    <w:rsid w:val="009A04CC"/>
    <w:rsid w:val="009A229C"/>
    <w:rsid w:val="009A5F57"/>
    <w:rsid w:val="009A6F78"/>
    <w:rsid w:val="009B0A21"/>
    <w:rsid w:val="009B311A"/>
    <w:rsid w:val="009B6228"/>
    <w:rsid w:val="009C006F"/>
    <w:rsid w:val="009C1C67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50C"/>
    <w:rsid w:val="00A05CA2"/>
    <w:rsid w:val="00A10793"/>
    <w:rsid w:val="00A11670"/>
    <w:rsid w:val="00A11D47"/>
    <w:rsid w:val="00A143AC"/>
    <w:rsid w:val="00A15556"/>
    <w:rsid w:val="00A170C3"/>
    <w:rsid w:val="00A26454"/>
    <w:rsid w:val="00A2694B"/>
    <w:rsid w:val="00A3051A"/>
    <w:rsid w:val="00A308BD"/>
    <w:rsid w:val="00A316E1"/>
    <w:rsid w:val="00A32293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0FC3"/>
    <w:rsid w:val="00A8108C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19E2"/>
    <w:rsid w:val="00B131D2"/>
    <w:rsid w:val="00B15438"/>
    <w:rsid w:val="00B157F4"/>
    <w:rsid w:val="00B162F7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64E6"/>
    <w:rsid w:val="00B4790E"/>
    <w:rsid w:val="00B47AEC"/>
    <w:rsid w:val="00B47DD2"/>
    <w:rsid w:val="00B515A8"/>
    <w:rsid w:val="00B54752"/>
    <w:rsid w:val="00B561CB"/>
    <w:rsid w:val="00B61141"/>
    <w:rsid w:val="00B61CA5"/>
    <w:rsid w:val="00B63332"/>
    <w:rsid w:val="00B668F5"/>
    <w:rsid w:val="00B71331"/>
    <w:rsid w:val="00B74231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A0484"/>
    <w:rsid w:val="00BA1781"/>
    <w:rsid w:val="00BA6CBE"/>
    <w:rsid w:val="00BB0EB2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2EB3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7232F"/>
    <w:rsid w:val="00C730AE"/>
    <w:rsid w:val="00C745DF"/>
    <w:rsid w:val="00C8073D"/>
    <w:rsid w:val="00C8093F"/>
    <w:rsid w:val="00C8223A"/>
    <w:rsid w:val="00C827B4"/>
    <w:rsid w:val="00C83541"/>
    <w:rsid w:val="00C86AFD"/>
    <w:rsid w:val="00C87FDA"/>
    <w:rsid w:val="00C9190E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186B"/>
    <w:rsid w:val="00CD4DA2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28E8"/>
    <w:rsid w:val="00D132BF"/>
    <w:rsid w:val="00D22251"/>
    <w:rsid w:val="00D2282A"/>
    <w:rsid w:val="00D275A8"/>
    <w:rsid w:val="00D27E01"/>
    <w:rsid w:val="00D34A43"/>
    <w:rsid w:val="00D34B04"/>
    <w:rsid w:val="00D35675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BA7"/>
    <w:rsid w:val="00D84820"/>
    <w:rsid w:val="00D8537B"/>
    <w:rsid w:val="00D9122B"/>
    <w:rsid w:val="00D92B25"/>
    <w:rsid w:val="00D955EE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326F"/>
    <w:rsid w:val="00DC4CA9"/>
    <w:rsid w:val="00DC5D74"/>
    <w:rsid w:val="00DD0A7B"/>
    <w:rsid w:val="00DD7024"/>
    <w:rsid w:val="00DE0C91"/>
    <w:rsid w:val="00DE1A6C"/>
    <w:rsid w:val="00DE2A08"/>
    <w:rsid w:val="00DE44A1"/>
    <w:rsid w:val="00DF331D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7F8A"/>
    <w:rsid w:val="00E21BC1"/>
    <w:rsid w:val="00E23F73"/>
    <w:rsid w:val="00E312B1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66E26"/>
    <w:rsid w:val="00E70BB4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A5027"/>
    <w:rsid w:val="00EB0545"/>
    <w:rsid w:val="00EB33A2"/>
    <w:rsid w:val="00EB6D65"/>
    <w:rsid w:val="00EC0BBA"/>
    <w:rsid w:val="00EC2A13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18AB"/>
    <w:rsid w:val="00EF2B39"/>
    <w:rsid w:val="00EF70CC"/>
    <w:rsid w:val="00F005F9"/>
    <w:rsid w:val="00F01949"/>
    <w:rsid w:val="00F06F16"/>
    <w:rsid w:val="00F12398"/>
    <w:rsid w:val="00F12964"/>
    <w:rsid w:val="00F13CB2"/>
    <w:rsid w:val="00F14984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35202"/>
    <w:rsid w:val="00F3567E"/>
    <w:rsid w:val="00F41E15"/>
    <w:rsid w:val="00F43A45"/>
    <w:rsid w:val="00F44D12"/>
    <w:rsid w:val="00F53659"/>
    <w:rsid w:val="00F54FB8"/>
    <w:rsid w:val="00F5645F"/>
    <w:rsid w:val="00F60CE8"/>
    <w:rsid w:val="00F6261A"/>
    <w:rsid w:val="00F64806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51C4"/>
    <w:rsid w:val="00FB5B1B"/>
    <w:rsid w:val="00FB6C4D"/>
    <w:rsid w:val="00FC06CA"/>
    <w:rsid w:val="00FC319D"/>
    <w:rsid w:val="00FC46D6"/>
    <w:rsid w:val="00FD0FFF"/>
    <w:rsid w:val="00FD10F6"/>
    <w:rsid w:val="00FD587D"/>
    <w:rsid w:val="00FE2D02"/>
    <w:rsid w:val="00FE4F76"/>
    <w:rsid w:val="00FE59BD"/>
    <w:rsid w:val="00FF1676"/>
    <w:rsid w:val="00FF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B1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62997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62997"/>
    <w:rPr>
      <w:sz w:val="20"/>
      <w:szCs w:val="20"/>
      <w:lang w:val="nb-NO"/>
    </w:rPr>
  </w:style>
  <w:style w:type="character" w:styleId="Fotnotereferanse">
    <w:name w:val="footnote reference"/>
    <w:uiPriority w:val="99"/>
    <w:semiHidden/>
    <w:unhideWhenUsed/>
    <w:rsid w:val="005629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B1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62997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62997"/>
    <w:rPr>
      <w:sz w:val="20"/>
      <w:szCs w:val="20"/>
      <w:lang w:val="nb-NO"/>
    </w:rPr>
  </w:style>
  <w:style w:type="character" w:styleId="Fotnotereferanse">
    <w:name w:val="footnote reference"/>
    <w:uiPriority w:val="99"/>
    <w:semiHidden/>
    <w:unhideWhenUsed/>
    <w:rsid w:val="00562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2D7F6766</Template>
  <TotalTime>0</TotalTime>
  <Pages>6</Pages>
  <Words>740</Words>
  <Characters>4531</Characters>
  <Application>Microsoft Office Word</Application>
  <DocSecurity>0</DocSecurity>
  <Lines>146</Lines>
  <Paragraphs>70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2019-04-12T14:04:00Z</dcterms:created>
  <dcterms:modified xsi:type="dcterms:W3CDTF">2019-04-12T16:04:00Z</dcterms:modified>
</cp:coreProperties>
</file>